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F7F42" w14:textId="77777777" w:rsidR="00F87DAD" w:rsidRPr="00F87DAD" w:rsidRDefault="00F87DAD" w:rsidP="00F87DAD">
      <w:pPr>
        <w:spacing w:line="280" w:lineRule="exact"/>
        <w:rPr>
          <w:rFonts w:asciiTheme="minorHAnsi" w:hAnsiTheme="minorHAnsi" w:cs="Arial"/>
          <w:color w:val="000000"/>
          <w:sz w:val="20"/>
          <w:szCs w:val="18"/>
          <w:lang w:val="sl-SI"/>
        </w:rPr>
        <w:sectPr w:rsidR="00F87DAD" w:rsidRPr="00F87DAD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1245" w:right="567" w:bottom="567" w:left="1418" w:header="568" w:footer="284" w:gutter="0"/>
          <w:cols w:space="708"/>
          <w:titlePg/>
          <w:docGrid w:linePitch="360"/>
        </w:sectPr>
      </w:pPr>
      <w:bookmarkStart w:id="0" w:name="Besedilo6"/>
    </w:p>
    <w:p w14:paraId="3A634785" w14:textId="0DBB7F61" w:rsidR="00725880" w:rsidRDefault="00725880" w:rsidP="00725880">
      <w:pPr>
        <w:jc w:val="right"/>
        <w:rPr>
          <w:b/>
        </w:rPr>
      </w:pPr>
      <w:r>
        <w:rPr>
          <w:b/>
        </w:rPr>
        <w:lastRenderedPageBreak/>
        <w:t>PRILOGA HSE 2</w:t>
      </w:r>
    </w:p>
    <w:p w14:paraId="4F51E78F" w14:textId="77777777" w:rsidR="00F87DAD" w:rsidRPr="007522C2" w:rsidRDefault="00F87DAD" w:rsidP="00F87DAD">
      <w:pPr>
        <w:rPr>
          <w:rFonts w:cs="Arial"/>
          <w:sz w:val="20"/>
          <w:szCs w:val="20"/>
          <w:lang w:val="sl-SI"/>
        </w:rPr>
      </w:pPr>
    </w:p>
    <w:bookmarkEnd w:id="0"/>
    <w:p w14:paraId="66087DA6" w14:textId="5EA1FAC4" w:rsidR="003054CC" w:rsidRPr="003054CC" w:rsidRDefault="003054CC" w:rsidP="003054CC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t>Naziv izdelka: Jakna zaščitna (OVO-</w:t>
      </w:r>
      <w:r w:rsidR="008C3826">
        <w:rPr>
          <w:b/>
          <w:lang w:val="sl-SI"/>
        </w:rPr>
        <w:t>193</w:t>
      </w:r>
      <w:r w:rsidR="0037439D">
        <w:rPr>
          <w:b/>
          <w:lang w:val="sl-SI"/>
        </w:rPr>
        <w:t xml:space="preserve"> in OVO-</w:t>
      </w:r>
      <w:r w:rsidR="008C3826">
        <w:rPr>
          <w:b/>
          <w:lang w:val="sl-SI"/>
        </w:rPr>
        <w:t>258</w:t>
      </w:r>
      <w:r w:rsidRPr="003054CC">
        <w:rPr>
          <w:b/>
          <w:lang w:val="sl-SI"/>
        </w:rPr>
        <w:t>)</w:t>
      </w:r>
    </w:p>
    <w:p w14:paraId="6EC9466F" w14:textId="77777777" w:rsidR="003054CC" w:rsidRPr="003054CC" w:rsidRDefault="003054CC" w:rsidP="003054CC">
      <w:pPr>
        <w:jc w:val="both"/>
        <w:rPr>
          <w:b/>
          <w:lang w:val="sl-SI"/>
        </w:rPr>
      </w:pPr>
    </w:p>
    <w:p w14:paraId="3A9FF734" w14:textId="77777777" w:rsidR="003054CC" w:rsidRPr="003054CC" w:rsidRDefault="003054CC" w:rsidP="003054CC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2C307C59" w14:textId="77777777" w:rsidR="003054CC" w:rsidRDefault="003054CC" w:rsidP="003054CC">
      <w:pPr>
        <w:jc w:val="both"/>
        <w:rPr>
          <w:lang w:val="sl-SI"/>
        </w:rPr>
      </w:pPr>
    </w:p>
    <w:p w14:paraId="62897404" w14:textId="4E37027E" w:rsidR="0037439D" w:rsidRDefault="00EE75CA" w:rsidP="003054CC">
      <w:pPr>
        <w:jc w:val="both"/>
        <w:rPr>
          <w:rFonts w:cs="Arial"/>
          <w:lang w:val="sl-SI"/>
        </w:rPr>
      </w:pPr>
      <w:r>
        <w:rPr>
          <w:lang w:val="sl-SI"/>
        </w:rPr>
        <w:t>Jakna</w:t>
      </w:r>
      <w:r w:rsidR="00054FD1">
        <w:rPr>
          <w:lang w:val="sl-SI"/>
        </w:rPr>
        <w:t xml:space="preserve"> z dvojnim </w:t>
      </w:r>
      <w:proofErr w:type="spellStart"/>
      <w:r w:rsidR="00054FD1">
        <w:rPr>
          <w:lang w:val="sl-SI"/>
        </w:rPr>
        <w:t>naplečnikom</w:t>
      </w:r>
      <w:proofErr w:type="spellEnd"/>
      <w:r w:rsidR="003054CC" w:rsidRPr="003054CC">
        <w:rPr>
          <w:lang w:val="sl-SI"/>
        </w:rPr>
        <w:t xml:space="preserve"> ima </w:t>
      </w:r>
      <w:r>
        <w:rPr>
          <w:lang w:val="sl-SI"/>
        </w:rPr>
        <w:t>na sprednji strani</w:t>
      </w:r>
      <w:r w:rsidR="003054CC" w:rsidRPr="003054CC">
        <w:rPr>
          <w:lang w:val="sl-SI"/>
        </w:rPr>
        <w:t xml:space="preserve"> našita dva žepa</w:t>
      </w:r>
      <w:r w:rsidR="00223A59">
        <w:rPr>
          <w:lang w:val="sl-SI"/>
        </w:rPr>
        <w:t xml:space="preserve"> s pokrivno </w:t>
      </w:r>
      <w:r w:rsidR="00FA6605" w:rsidRPr="000D5C62">
        <w:rPr>
          <w:lang w:val="sl-SI"/>
        </w:rPr>
        <w:t>letvico</w:t>
      </w:r>
      <w:r w:rsidR="003054CC" w:rsidRPr="000D5C62">
        <w:rPr>
          <w:lang w:val="sl-SI"/>
        </w:rPr>
        <w:t xml:space="preserve"> s skritimi stiskači. Žepa imata odprtino </w:t>
      </w:r>
      <w:r w:rsidR="000D5C62">
        <w:rPr>
          <w:lang w:val="sl-SI"/>
        </w:rPr>
        <w:t>z vrha</w:t>
      </w:r>
      <w:r w:rsidR="003054CC" w:rsidRPr="000D5C62">
        <w:rPr>
          <w:lang w:val="sl-SI"/>
        </w:rPr>
        <w:t xml:space="preserve">. Na </w:t>
      </w:r>
      <w:r w:rsidRPr="000D5C62">
        <w:rPr>
          <w:lang w:val="sl-SI"/>
        </w:rPr>
        <w:t>levem</w:t>
      </w:r>
      <w:r w:rsidR="003054CC" w:rsidRPr="000D5C62">
        <w:rPr>
          <w:lang w:val="sl-SI"/>
        </w:rPr>
        <w:t xml:space="preserve"> rokavu je našit mali žep, ki se zapenja s </w:t>
      </w:r>
      <w:r w:rsidRPr="000D5C62">
        <w:rPr>
          <w:lang w:val="sl-SI"/>
        </w:rPr>
        <w:t>skrito zadrgo</w:t>
      </w:r>
      <w:r w:rsidR="003054CC" w:rsidRPr="000D5C62">
        <w:rPr>
          <w:lang w:val="sl-SI"/>
        </w:rPr>
        <w:t>.</w:t>
      </w:r>
      <w:r w:rsidRPr="000D5C62">
        <w:rPr>
          <w:lang w:val="sl-SI"/>
        </w:rPr>
        <w:t xml:space="preserve"> </w:t>
      </w:r>
      <w:r w:rsidR="003054CC" w:rsidRPr="000D5C62">
        <w:rPr>
          <w:lang w:val="sl-SI"/>
        </w:rPr>
        <w:t>Na levi sprednji, notranji strani je našit viseč žep,</w:t>
      </w:r>
      <w:r w:rsidRPr="000D5C62">
        <w:rPr>
          <w:lang w:val="sl-SI"/>
        </w:rPr>
        <w:t xml:space="preserve"> ki se zapenja</w:t>
      </w:r>
      <w:r>
        <w:rPr>
          <w:lang w:val="sl-SI"/>
        </w:rPr>
        <w:t xml:space="preserve"> s stiskač</w:t>
      </w:r>
      <w:r w:rsidR="00054FD1">
        <w:rPr>
          <w:lang w:val="sl-SI"/>
        </w:rPr>
        <w:t>em</w:t>
      </w:r>
      <w:r w:rsidR="003054CC" w:rsidRPr="003054CC">
        <w:rPr>
          <w:lang w:val="sl-SI"/>
        </w:rPr>
        <w:t xml:space="preserve">. Pod pazduho ima všiti mrežici za zračenje. Spredaj se </w:t>
      </w:r>
      <w:r w:rsidR="000D5C62">
        <w:rPr>
          <w:lang w:val="sl-SI"/>
        </w:rPr>
        <w:t>bluza zapenja z</w:t>
      </w:r>
      <w:r w:rsidR="003054CC" w:rsidRPr="003054CC">
        <w:rPr>
          <w:lang w:val="sl-SI"/>
        </w:rPr>
        <w:t xml:space="preserve"> </w:t>
      </w:r>
      <w:r w:rsidR="00FA6605">
        <w:rPr>
          <w:lang w:val="sl-SI"/>
        </w:rPr>
        <w:t>zadrgo, pokrito z letvico</w:t>
      </w:r>
      <w:r w:rsidR="00054FD1">
        <w:rPr>
          <w:lang w:val="sl-SI"/>
        </w:rPr>
        <w:t xml:space="preserve"> </w:t>
      </w:r>
      <w:r w:rsidR="005E7466">
        <w:rPr>
          <w:lang w:val="sl-SI"/>
        </w:rPr>
        <w:t>s stiskači.</w:t>
      </w:r>
      <w:r w:rsidR="003054CC" w:rsidRPr="003054CC">
        <w:rPr>
          <w:lang w:val="sl-SI"/>
        </w:rPr>
        <w:t xml:space="preserve"> </w:t>
      </w:r>
      <w:r w:rsidR="005E7466">
        <w:rPr>
          <w:lang w:val="sl-SI"/>
        </w:rPr>
        <w:t>Elastični patent v zapestn</w:t>
      </w:r>
      <w:r w:rsidR="005E7466" w:rsidRPr="005E7466">
        <w:rPr>
          <w:lang w:val="sl-SI"/>
        </w:rPr>
        <w:t xml:space="preserve">i </w:t>
      </w:r>
      <w:r w:rsidR="005E7466">
        <w:rPr>
          <w:lang w:val="sl-SI"/>
        </w:rPr>
        <w:t>manšeti in pasu</w:t>
      </w:r>
      <w:r w:rsidR="003054CC" w:rsidRPr="003054CC">
        <w:rPr>
          <w:lang w:val="sl-SI"/>
        </w:rPr>
        <w:t>. Ovratnik je</w:t>
      </w:r>
      <w:r w:rsidR="00ED42D4">
        <w:rPr>
          <w:lang w:val="sl-SI"/>
        </w:rPr>
        <w:t xml:space="preserve"> klasične oblike</w:t>
      </w:r>
      <w:r w:rsidR="003054CC" w:rsidRPr="003054CC">
        <w:rPr>
          <w:lang w:val="sl-SI"/>
        </w:rPr>
        <w:t>.</w:t>
      </w:r>
      <w:r w:rsidR="00185EE8">
        <w:rPr>
          <w:lang w:val="sl-SI"/>
        </w:rPr>
        <w:t xml:space="preserve"> O</w:t>
      </w:r>
      <w:r w:rsidR="00185EE8" w:rsidRPr="00185EE8">
        <w:rPr>
          <w:rFonts w:cs="Arial"/>
          <w:lang w:val="sl-SI"/>
        </w:rPr>
        <w:t>dsevni trak (</w:t>
      </w:r>
      <w:proofErr w:type="spellStart"/>
      <w:r w:rsidR="00185EE8" w:rsidRPr="00185EE8">
        <w:rPr>
          <w:rFonts w:cs="Arial"/>
          <w:lang w:val="sl-SI"/>
        </w:rPr>
        <w:t>paspula</w:t>
      </w:r>
      <w:proofErr w:type="spellEnd"/>
      <w:r w:rsidR="00185EE8" w:rsidRPr="00185EE8">
        <w:rPr>
          <w:rFonts w:cs="Arial"/>
          <w:lang w:val="sl-SI"/>
        </w:rPr>
        <w:t>) 2mm v višini prsnega dela in na obeh</w:t>
      </w:r>
      <w:r w:rsidR="000D4D02">
        <w:rPr>
          <w:rFonts w:cs="Arial"/>
          <w:lang w:val="sl-SI"/>
        </w:rPr>
        <w:t xml:space="preserve"> pokončnih</w:t>
      </w:r>
      <w:r w:rsidR="00185EE8" w:rsidRPr="00185EE8">
        <w:rPr>
          <w:rFonts w:cs="Arial"/>
          <w:lang w:val="sl-SI"/>
        </w:rPr>
        <w:t xml:space="preserve"> hrbtnih gubah</w:t>
      </w:r>
      <w:r w:rsidR="00185EE8">
        <w:rPr>
          <w:rFonts w:cs="Arial"/>
          <w:lang w:val="sl-SI"/>
        </w:rPr>
        <w:t xml:space="preserve">. </w:t>
      </w:r>
      <w:r w:rsidR="00FA6605">
        <w:rPr>
          <w:rFonts w:cs="Arial"/>
          <w:lang w:val="sl-SI"/>
        </w:rPr>
        <w:t xml:space="preserve">Na komolcih </w:t>
      </w:r>
      <w:r w:rsidR="00054FD1">
        <w:rPr>
          <w:rFonts w:cs="Arial"/>
          <w:lang w:val="sl-SI"/>
        </w:rPr>
        <w:t>je</w:t>
      </w:r>
      <w:r w:rsidR="000D5C62">
        <w:rPr>
          <w:rFonts w:cs="Arial"/>
          <w:lang w:val="sl-SI"/>
        </w:rPr>
        <w:t xml:space="preserve"> všita ojačitev, </w:t>
      </w:r>
      <w:r w:rsidR="000D5C62">
        <w:rPr>
          <w:lang w:val="sl-SI"/>
        </w:rPr>
        <w:t>vsi</w:t>
      </w:r>
      <w:r w:rsidR="000D5C62" w:rsidRPr="003054CC">
        <w:rPr>
          <w:lang w:val="sl-SI"/>
        </w:rPr>
        <w:t xml:space="preserve"> šivi so kakovostno izdelani, da vzdržijo naprezanja pri opravljanju službenih nalog.</w:t>
      </w:r>
    </w:p>
    <w:p w14:paraId="0F008B99" w14:textId="4E3495CB" w:rsidR="003054CC" w:rsidRDefault="00FA6605" w:rsidP="003054CC">
      <w:pPr>
        <w:jc w:val="both"/>
        <w:rPr>
          <w:rFonts w:cs="Arial"/>
          <w:lang w:val="sl-SI"/>
        </w:rPr>
      </w:pPr>
      <w:r w:rsidRPr="00185EE8">
        <w:rPr>
          <w:rFonts w:cs="Arial"/>
          <w:lang w:val="sl-SI"/>
        </w:rPr>
        <w:t>Na notranji strani obstojna etiketa s podatki: velikostna številka, način vzdrževanja, surovinska sestava, naziv proizvajalca, leto izdelave.</w:t>
      </w:r>
    </w:p>
    <w:p w14:paraId="5CF83B7A" w14:textId="4E898E8F" w:rsidR="00FA6605" w:rsidRPr="00A8379C" w:rsidRDefault="0037439D" w:rsidP="003054CC">
      <w:pPr>
        <w:jc w:val="both"/>
        <w:rPr>
          <w:rFonts w:cs="Arial"/>
          <w:lang w:val="sl-SI"/>
        </w:rPr>
      </w:pPr>
      <w:r w:rsidRPr="003B796D">
        <w:rPr>
          <w:rFonts w:cs="Arial"/>
          <w:b/>
          <w:lang w:val="sl-SI"/>
        </w:rPr>
        <w:t>Zimska zaščitna jakna</w:t>
      </w:r>
      <w:r>
        <w:rPr>
          <w:rFonts w:cs="Arial"/>
          <w:lang w:val="sl-SI"/>
        </w:rPr>
        <w:t xml:space="preserve"> </w:t>
      </w:r>
      <w:r w:rsidRPr="003B796D">
        <w:rPr>
          <w:lang w:val="sl-SI"/>
        </w:rPr>
        <w:t>je</w:t>
      </w:r>
      <w:r w:rsidR="003B796D" w:rsidRPr="003B796D">
        <w:rPr>
          <w:lang w:val="sl-SI"/>
        </w:rPr>
        <w:t xml:space="preserve"> enaka letni, le da je podložena s toplo podlogo ''štepe</w:t>
      </w:r>
      <w:r w:rsidR="004C5504">
        <w:rPr>
          <w:lang w:val="sl-SI"/>
        </w:rPr>
        <w:t>ks</w:t>
      </w:r>
      <w:r w:rsidR="003B796D" w:rsidRPr="003B796D">
        <w:rPr>
          <w:lang w:val="sl-SI"/>
        </w:rPr>
        <w:t>''</w:t>
      </w:r>
      <w:r w:rsidR="00C75574">
        <w:rPr>
          <w:lang w:val="sl-SI"/>
        </w:rPr>
        <w:t xml:space="preserve"> </w:t>
      </w:r>
      <w:r w:rsidR="00C75574" w:rsidRPr="00C75574">
        <w:rPr>
          <w:lang w:val="sl-SI"/>
        </w:rPr>
        <w:t xml:space="preserve">(100 % </w:t>
      </w:r>
      <w:r w:rsidR="00C75574">
        <w:rPr>
          <w:lang w:val="sl-SI"/>
        </w:rPr>
        <w:t>poliester</w:t>
      </w:r>
      <w:r w:rsidR="00C75574" w:rsidRPr="00C75574">
        <w:rPr>
          <w:lang w:val="sl-SI"/>
        </w:rPr>
        <w:t>)</w:t>
      </w:r>
      <w:r w:rsidR="00C75574">
        <w:rPr>
          <w:lang w:val="sl-SI"/>
        </w:rPr>
        <w:t>, ki je enakomerno razpodeljen po celotni površini</w:t>
      </w:r>
      <w:r w:rsidR="00C75574" w:rsidRPr="00C75574">
        <w:rPr>
          <w:lang w:val="sl-SI"/>
        </w:rPr>
        <w:t>.</w:t>
      </w:r>
      <w:r w:rsidR="00C75574">
        <w:rPr>
          <w:lang w:val="sl-SI"/>
        </w:rPr>
        <w:t xml:space="preserve"> Zimska zaščitna jakna nima </w:t>
      </w:r>
      <w:r w:rsidR="00A8379C" w:rsidRPr="00A8379C">
        <w:rPr>
          <w:lang w:val="sl-SI"/>
        </w:rPr>
        <w:t>všit</w:t>
      </w:r>
      <w:r w:rsidR="004C5504">
        <w:rPr>
          <w:lang w:val="sl-SI"/>
        </w:rPr>
        <w:t>ega</w:t>
      </w:r>
      <w:r w:rsidR="00A8379C" w:rsidRPr="00A8379C">
        <w:rPr>
          <w:lang w:val="sl-SI"/>
        </w:rPr>
        <w:t xml:space="preserve"> notranj</w:t>
      </w:r>
      <w:r w:rsidR="004C5504">
        <w:rPr>
          <w:lang w:val="sl-SI"/>
        </w:rPr>
        <w:t>ega</w:t>
      </w:r>
      <w:r w:rsidR="00A8379C" w:rsidRPr="00A8379C">
        <w:rPr>
          <w:lang w:val="sl-SI"/>
        </w:rPr>
        <w:t xml:space="preserve"> žep</w:t>
      </w:r>
      <w:r w:rsidR="004C5504">
        <w:rPr>
          <w:lang w:val="sl-SI"/>
        </w:rPr>
        <w:t>a</w:t>
      </w:r>
      <w:bookmarkStart w:id="1" w:name="_GoBack"/>
      <w:bookmarkEnd w:id="1"/>
      <w:r w:rsidR="00C75574">
        <w:rPr>
          <w:lang w:val="sl-SI"/>
        </w:rPr>
        <w:t xml:space="preserve">, prav tako </w:t>
      </w:r>
      <w:r w:rsidR="0035247E" w:rsidRPr="0035247E">
        <w:rPr>
          <w:lang w:val="sl-SI"/>
        </w:rPr>
        <w:t>ni potrebe po mrežicah pod pazduho.</w:t>
      </w:r>
    </w:p>
    <w:p w14:paraId="67BBEC4C" w14:textId="77777777" w:rsidR="00185EE8" w:rsidRDefault="00185EE8" w:rsidP="003054CC">
      <w:pPr>
        <w:jc w:val="both"/>
        <w:rPr>
          <w:lang w:val="sl-SI"/>
        </w:rPr>
      </w:pPr>
    </w:p>
    <w:p w14:paraId="1FEAD042" w14:textId="77777777" w:rsidR="00292C3D" w:rsidRDefault="00292C3D" w:rsidP="00292C3D">
      <w:pPr>
        <w:jc w:val="both"/>
        <w:rPr>
          <w:b/>
          <w:bCs/>
        </w:rPr>
      </w:pPr>
      <w:r>
        <w:rPr>
          <w:b/>
          <w:bCs/>
        </w:rPr>
        <w:t xml:space="preserve">TABELA MER </w:t>
      </w:r>
    </w:p>
    <w:p w14:paraId="0FE5AE29" w14:textId="77777777" w:rsidR="009C4734" w:rsidRDefault="009C4734" w:rsidP="00292C3D">
      <w:pPr>
        <w:jc w:val="both"/>
      </w:pPr>
    </w:p>
    <w:tbl>
      <w:tblPr>
        <w:tblW w:w="10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"/>
        <w:gridCol w:w="605"/>
        <w:gridCol w:w="542"/>
        <w:gridCol w:w="605"/>
        <w:gridCol w:w="545"/>
        <w:gridCol w:w="605"/>
        <w:gridCol w:w="545"/>
        <w:gridCol w:w="605"/>
        <w:gridCol w:w="545"/>
        <w:gridCol w:w="605"/>
        <w:gridCol w:w="542"/>
        <w:gridCol w:w="605"/>
        <w:gridCol w:w="545"/>
        <w:gridCol w:w="605"/>
        <w:gridCol w:w="605"/>
        <w:gridCol w:w="605"/>
        <w:gridCol w:w="617"/>
      </w:tblGrid>
      <w:tr w:rsidR="002D34CC" w:rsidRPr="0095063D" w14:paraId="59B04E88" w14:textId="77777777" w:rsidTr="009C4734">
        <w:trPr>
          <w:trHeight w:hRule="exact" w:val="734"/>
        </w:trPr>
        <w:tc>
          <w:tcPr>
            <w:tcW w:w="884" w:type="dxa"/>
            <w:vMerge w:val="restart"/>
          </w:tcPr>
          <w:p w14:paraId="1BB84D21" w14:textId="77777777" w:rsidR="002D34CC" w:rsidRPr="0095063D" w:rsidRDefault="002D34CC" w:rsidP="00C832B6">
            <w:pPr>
              <w:spacing w:line="200" w:lineRule="exact"/>
              <w:rPr>
                <w:sz w:val="20"/>
                <w:szCs w:val="20"/>
              </w:rPr>
            </w:pPr>
          </w:p>
          <w:p w14:paraId="0873ABCE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5892B5E2" w14:textId="77777777" w:rsidR="002D34CC" w:rsidRPr="0095063D" w:rsidRDefault="002D34CC" w:rsidP="00C832B6">
            <w:pPr>
              <w:ind w:left="18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z w:val="20"/>
                <w:szCs w:val="20"/>
              </w:rPr>
              <w:t>M</w:t>
            </w: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ER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E</w:t>
            </w:r>
          </w:p>
        </w:tc>
        <w:tc>
          <w:tcPr>
            <w:tcW w:w="9326" w:type="dxa"/>
            <w:gridSpan w:val="16"/>
          </w:tcPr>
          <w:p w14:paraId="0F5873D9" w14:textId="77777777" w:rsidR="002D34CC" w:rsidRPr="0095063D" w:rsidRDefault="002D34CC" w:rsidP="00C832B6">
            <w:pPr>
              <w:spacing w:before="1" w:line="240" w:lineRule="exact"/>
            </w:pPr>
          </w:p>
          <w:p w14:paraId="4F611004" w14:textId="77777777" w:rsidR="002D34CC" w:rsidRPr="0095063D" w:rsidRDefault="002D34CC" w:rsidP="00C832B6">
            <w:pPr>
              <w:ind w:left="3589" w:right="3575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VE</w:t>
            </w: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L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IK</w:t>
            </w: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O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95063D"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r w:rsidRPr="0095063D">
              <w:rPr>
                <w:rFonts w:ascii="Tahoma" w:eastAsia="Tahoma" w:hAnsi="Tahoma" w:cs="Tahoma"/>
                <w:spacing w:val="2"/>
                <w:w w:val="99"/>
                <w:sz w:val="20"/>
                <w:szCs w:val="20"/>
              </w:rPr>
              <w:t>Š</w:t>
            </w:r>
            <w:r w:rsidRPr="0095063D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T</w:t>
            </w:r>
            <w:r w:rsidRPr="0095063D">
              <w:rPr>
                <w:rFonts w:ascii="Tahoma" w:eastAsia="Tahoma" w:hAnsi="Tahoma" w:cs="Tahoma"/>
                <w:spacing w:val="1"/>
                <w:w w:val="99"/>
                <w:sz w:val="20"/>
                <w:szCs w:val="20"/>
              </w:rPr>
              <w:t>EV</w:t>
            </w:r>
            <w:r w:rsidRPr="0095063D">
              <w:rPr>
                <w:rFonts w:ascii="Tahoma" w:eastAsia="Tahoma" w:hAnsi="Tahoma" w:cs="Tahoma"/>
                <w:w w:val="99"/>
                <w:sz w:val="20"/>
                <w:szCs w:val="20"/>
              </w:rPr>
              <w:t>I</w:t>
            </w:r>
            <w:r w:rsidRPr="0095063D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L</w:t>
            </w:r>
            <w:r w:rsidRPr="0095063D">
              <w:rPr>
                <w:rFonts w:ascii="Tahoma" w:eastAsia="Tahoma" w:hAnsi="Tahoma" w:cs="Tahoma"/>
                <w:w w:val="99"/>
                <w:sz w:val="20"/>
                <w:szCs w:val="20"/>
              </w:rPr>
              <w:t>KE</w:t>
            </w:r>
          </w:p>
        </w:tc>
      </w:tr>
      <w:tr w:rsidR="002D34CC" w:rsidRPr="0095063D" w14:paraId="18C80F73" w14:textId="77777777" w:rsidTr="009C4734">
        <w:trPr>
          <w:trHeight w:hRule="exact" w:val="413"/>
        </w:trPr>
        <w:tc>
          <w:tcPr>
            <w:tcW w:w="884" w:type="dxa"/>
            <w:vMerge/>
          </w:tcPr>
          <w:p w14:paraId="5BC19285" w14:textId="77777777" w:rsidR="002D34CC" w:rsidRPr="0095063D" w:rsidRDefault="002D34CC" w:rsidP="00C832B6"/>
        </w:tc>
        <w:tc>
          <w:tcPr>
            <w:tcW w:w="605" w:type="dxa"/>
          </w:tcPr>
          <w:p w14:paraId="2C1ECD5D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34B9227B" w14:textId="77777777" w:rsidR="002D34CC" w:rsidRPr="0095063D" w:rsidRDefault="002D34CC" w:rsidP="00C832B6">
            <w:pPr>
              <w:ind w:left="16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542" w:type="dxa"/>
          </w:tcPr>
          <w:p w14:paraId="3D6C9D47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0ADA8968" w14:textId="77777777" w:rsidR="002D34CC" w:rsidRPr="0095063D" w:rsidRDefault="002D34CC" w:rsidP="00C832B6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05" w:type="dxa"/>
          </w:tcPr>
          <w:p w14:paraId="7CD621BC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3DD92A06" w14:textId="77777777" w:rsidR="002D34CC" w:rsidRPr="0095063D" w:rsidRDefault="002D34CC" w:rsidP="00C832B6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545" w:type="dxa"/>
          </w:tcPr>
          <w:p w14:paraId="4F2E046A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336C475A" w14:textId="77777777" w:rsidR="002D34CC" w:rsidRPr="0095063D" w:rsidRDefault="002D34CC" w:rsidP="00C832B6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05" w:type="dxa"/>
          </w:tcPr>
          <w:p w14:paraId="5BFA104D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23503430" w14:textId="77777777" w:rsidR="002D34CC" w:rsidRPr="0095063D" w:rsidRDefault="002D34CC" w:rsidP="00C832B6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545" w:type="dxa"/>
          </w:tcPr>
          <w:p w14:paraId="56EEE396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259DDCA4" w14:textId="77777777" w:rsidR="002D34CC" w:rsidRPr="0095063D" w:rsidRDefault="002D34CC" w:rsidP="00C832B6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5" w:type="dxa"/>
          </w:tcPr>
          <w:p w14:paraId="34264FAD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3CCB805B" w14:textId="77777777" w:rsidR="002D34CC" w:rsidRPr="0095063D" w:rsidRDefault="002D34CC" w:rsidP="00C832B6">
            <w:pPr>
              <w:ind w:left="16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545" w:type="dxa"/>
          </w:tcPr>
          <w:p w14:paraId="6607FB19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5B38D854" w14:textId="77777777" w:rsidR="002D34CC" w:rsidRPr="0095063D" w:rsidRDefault="002D34CC" w:rsidP="00C832B6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05" w:type="dxa"/>
          </w:tcPr>
          <w:p w14:paraId="2ECFFE16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7C535739" w14:textId="77777777" w:rsidR="002D34CC" w:rsidRPr="0095063D" w:rsidRDefault="002D34CC" w:rsidP="00C832B6">
            <w:pPr>
              <w:ind w:left="16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542" w:type="dxa"/>
          </w:tcPr>
          <w:p w14:paraId="24461F9E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3137B842" w14:textId="77777777" w:rsidR="002D34CC" w:rsidRPr="0095063D" w:rsidRDefault="002D34CC" w:rsidP="00C832B6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605" w:type="dxa"/>
          </w:tcPr>
          <w:p w14:paraId="41A476DF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5D711A02" w14:textId="77777777" w:rsidR="002D34CC" w:rsidRPr="0095063D" w:rsidRDefault="002D34CC" w:rsidP="00C832B6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545" w:type="dxa"/>
          </w:tcPr>
          <w:p w14:paraId="56FFA620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28950CF1" w14:textId="77777777" w:rsidR="002D34CC" w:rsidRPr="0095063D" w:rsidRDefault="002D34CC" w:rsidP="00C832B6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605" w:type="dxa"/>
          </w:tcPr>
          <w:p w14:paraId="791E41EE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18D43323" w14:textId="77777777" w:rsidR="002D34CC" w:rsidRPr="0095063D" w:rsidRDefault="002D34CC" w:rsidP="00C832B6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605" w:type="dxa"/>
          </w:tcPr>
          <w:p w14:paraId="1FBA79F1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4FE4DD2E" w14:textId="77777777" w:rsidR="002D34CC" w:rsidRPr="0095063D" w:rsidRDefault="002D34CC" w:rsidP="00C832B6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605" w:type="dxa"/>
          </w:tcPr>
          <w:p w14:paraId="1A060441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73DE0395" w14:textId="77777777" w:rsidR="002D34CC" w:rsidRPr="0095063D" w:rsidRDefault="002D34CC" w:rsidP="00C832B6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17" w:type="dxa"/>
          </w:tcPr>
          <w:p w14:paraId="273C6065" w14:textId="77777777" w:rsidR="002D34CC" w:rsidRPr="0095063D" w:rsidRDefault="002D34CC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524AC082" w14:textId="77777777" w:rsidR="002D34CC" w:rsidRPr="0095063D" w:rsidRDefault="002D34CC" w:rsidP="00C832B6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70</w:t>
            </w:r>
          </w:p>
        </w:tc>
      </w:tr>
      <w:tr w:rsidR="002D34CC" w:rsidRPr="0095063D" w14:paraId="056AF22D" w14:textId="77777777" w:rsidTr="009C4734">
        <w:trPr>
          <w:trHeight w:hRule="exact" w:val="577"/>
        </w:trPr>
        <w:tc>
          <w:tcPr>
            <w:tcW w:w="884" w:type="dxa"/>
          </w:tcPr>
          <w:p w14:paraId="4E05688C" w14:textId="77777777" w:rsidR="002D34CC" w:rsidRPr="0095063D" w:rsidRDefault="002D34CC" w:rsidP="00C832B6">
            <w:pPr>
              <w:spacing w:before="79" w:line="301" w:lineRule="auto"/>
              <w:ind w:left="102" w:right="73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P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R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 TE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605" w:type="dxa"/>
          </w:tcPr>
          <w:p w14:paraId="40889E6C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54326DB9" w14:textId="77777777" w:rsidR="002D34CC" w:rsidRPr="0095063D" w:rsidRDefault="002D34CC" w:rsidP="00C832B6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80</w:t>
            </w:r>
          </w:p>
        </w:tc>
        <w:tc>
          <w:tcPr>
            <w:tcW w:w="542" w:type="dxa"/>
          </w:tcPr>
          <w:p w14:paraId="2DA83FE7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2AA857C3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84</w:t>
            </w:r>
          </w:p>
        </w:tc>
        <w:tc>
          <w:tcPr>
            <w:tcW w:w="605" w:type="dxa"/>
          </w:tcPr>
          <w:p w14:paraId="173B9B53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64C27D91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88</w:t>
            </w:r>
          </w:p>
        </w:tc>
        <w:tc>
          <w:tcPr>
            <w:tcW w:w="545" w:type="dxa"/>
          </w:tcPr>
          <w:p w14:paraId="14580948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1068CE53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92</w:t>
            </w:r>
          </w:p>
        </w:tc>
        <w:tc>
          <w:tcPr>
            <w:tcW w:w="605" w:type="dxa"/>
          </w:tcPr>
          <w:p w14:paraId="1FBFFE5A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238D7F04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96</w:t>
            </w:r>
          </w:p>
        </w:tc>
        <w:tc>
          <w:tcPr>
            <w:tcW w:w="545" w:type="dxa"/>
          </w:tcPr>
          <w:p w14:paraId="064E7866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0B6DA086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100</w:t>
            </w:r>
          </w:p>
        </w:tc>
        <w:tc>
          <w:tcPr>
            <w:tcW w:w="605" w:type="dxa"/>
          </w:tcPr>
          <w:p w14:paraId="07B3E264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1B00C22A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104</w:t>
            </w:r>
          </w:p>
        </w:tc>
        <w:tc>
          <w:tcPr>
            <w:tcW w:w="545" w:type="dxa"/>
          </w:tcPr>
          <w:p w14:paraId="072582B4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4513E4C5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108</w:t>
            </w:r>
          </w:p>
        </w:tc>
        <w:tc>
          <w:tcPr>
            <w:tcW w:w="605" w:type="dxa"/>
          </w:tcPr>
          <w:p w14:paraId="273C27F1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49D5223D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112</w:t>
            </w:r>
          </w:p>
        </w:tc>
        <w:tc>
          <w:tcPr>
            <w:tcW w:w="542" w:type="dxa"/>
          </w:tcPr>
          <w:p w14:paraId="108F6843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689F8D9B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116</w:t>
            </w:r>
          </w:p>
        </w:tc>
        <w:tc>
          <w:tcPr>
            <w:tcW w:w="605" w:type="dxa"/>
          </w:tcPr>
          <w:p w14:paraId="4C086726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7969EF99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120</w:t>
            </w:r>
          </w:p>
        </w:tc>
        <w:tc>
          <w:tcPr>
            <w:tcW w:w="545" w:type="dxa"/>
          </w:tcPr>
          <w:p w14:paraId="7019B5C4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255F23B4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124</w:t>
            </w:r>
          </w:p>
        </w:tc>
        <w:tc>
          <w:tcPr>
            <w:tcW w:w="605" w:type="dxa"/>
          </w:tcPr>
          <w:p w14:paraId="4DE981D6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1226D998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128</w:t>
            </w:r>
          </w:p>
        </w:tc>
        <w:tc>
          <w:tcPr>
            <w:tcW w:w="605" w:type="dxa"/>
          </w:tcPr>
          <w:p w14:paraId="77765071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10F8F00C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132</w:t>
            </w:r>
          </w:p>
        </w:tc>
        <w:tc>
          <w:tcPr>
            <w:tcW w:w="605" w:type="dxa"/>
          </w:tcPr>
          <w:p w14:paraId="391DAC8A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4270FC1B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136</w:t>
            </w:r>
          </w:p>
        </w:tc>
        <w:tc>
          <w:tcPr>
            <w:tcW w:w="617" w:type="dxa"/>
          </w:tcPr>
          <w:p w14:paraId="038466B6" w14:textId="77777777" w:rsidR="002D34CC" w:rsidRPr="0095063D" w:rsidRDefault="002D34CC" w:rsidP="00C832B6">
            <w:pPr>
              <w:spacing w:before="2" w:line="280" w:lineRule="exact"/>
              <w:rPr>
                <w:sz w:val="28"/>
                <w:szCs w:val="28"/>
              </w:rPr>
            </w:pPr>
          </w:p>
          <w:p w14:paraId="096511DD" w14:textId="77777777" w:rsidR="002D34CC" w:rsidRPr="0095063D" w:rsidRDefault="002D34CC" w:rsidP="00C832B6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140</w:t>
            </w:r>
          </w:p>
        </w:tc>
      </w:tr>
      <w:tr w:rsidR="002D34CC" w:rsidRPr="0095063D" w14:paraId="423101A0" w14:textId="77777777" w:rsidTr="009C4734">
        <w:trPr>
          <w:trHeight w:hRule="exact" w:val="575"/>
        </w:trPr>
        <w:tc>
          <w:tcPr>
            <w:tcW w:w="884" w:type="dxa"/>
          </w:tcPr>
          <w:p w14:paraId="72D9663C" w14:textId="77777777" w:rsidR="002D34CC" w:rsidRPr="0095063D" w:rsidRDefault="002D34CC" w:rsidP="00C832B6">
            <w:pPr>
              <w:spacing w:before="84" w:line="301" w:lineRule="auto"/>
              <w:ind w:left="102" w:right="101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P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R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 xml:space="preserve">A 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605" w:type="dxa"/>
          </w:tcPr>
          <w:p w14:paraId="19340D5A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7CF0EB6A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106</w:t>
            </w:r>
          </w:p>
        </w:tc>
        <w:tc>
          <w:tcPr>
            <w:tcW w:w="542" w:type="dxa"/>
          </w:tcPr>
          <w:p w14:paraId="41844AC7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0B358525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110</w:t>
            </w:r>
          </w:p>
        </w:tc>
        <w:tc>
          <w:tcPr>
            <w:tcW w:w="605" w:type="dxa"/>
          </w:tcPr>
          <w:p w14:paraId="1F418F8B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312C9CB1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114</w:t>
            </w:r>
          </w:p>
        </w:tc>
        <w:tc>
          <w:tcPr>
            <w:tcW w:w="545" w:type="dxa"/>
          </w:tcPr>
          <w:p w14:paraId="1783F9EF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3D18122D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118</w:t>
            </w:r>
          </w:p>
        </w:tc>
        <w:tc>
          <w:tcPr>
            <w:tcW w:w="605" w:type="dxa"/>
          </w:tcPr>
          <w:p w14:paraId="5F7E25B5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05797709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122</w:t>
            </w:r>
          </w:p>
        </w:tc>
        <w:tc>
          <w:tcPr>
            <w:tcW w:w="545" w:type="dxa"/>
          </w:tcPr>
          <w:p w14:paraId="1FD8456D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46EC2011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126</w:t>
            </w:r>
          </w:p>
        </w:tc>
        <w:tc>
          <w:tcPr>
            <w:tcW w:w="605" w:type="dxa"/>
          </w:tcPr>
          <w:p w14:paraId="6B97123A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1DA3240C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130</w:t>
            </w:r>
          </w:p>
        </w:tc>
        <w:tc>
          <w:tcPr>
            <w:tcW w:w="545" w:type="dxa"/>
          </w:tcPr>
          <w:p w14:paraId="16AAA645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2BB96A9A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134</w:t>
            </w:r>
          </w:p>
        </w:tc>
        <w:tc>
          <w:tcPr>
            <w:tcW w:w="605" w:type="dxa"/>
          </w:tcPr>
          <w:p w14:paraId="033B5F01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17B860AA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138</w:t>
            </w:r>
          </w:p>
        </w:tc>
        <w:tc>
          <w:tcPr>
            <w:tcW w:w="542" w:type="dxa"/>
          </w:tcPr>
          <w:p w14:paraId="17610F30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01905C1D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142</w:t>
            </w:r>
          </w:p>
        </w:tc>
        <w:tc>
          <w:tcPr>
            <w:tcW w:w="605" w:type="dxa"/>
          </w:tcPr>
          <w:p w14:paraId="1A2A7671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6A0E7F7A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146</w:t>
            </w:r>
          </w:p>
        </w:tc>
        <w:tc>
          <w:tcPr>
            <w:tcW w:w="545" w:type="dxa"/>
          </w:tcPr>
          <w:p w14:paraId="493D5A07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51B39383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150</w:t>
            </w:r>
          </w:p>
        </w:tc>
        <w:tc>
          <w:tcPr>
            <w:tcW w:w="605" w:type="dxa"/>
          </w:tcPr>
          <w:p w14:paraId="712EE1AD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2E94A8ED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154</w:t>
            </w:r>
          </w:p>
        </w:tc>
        <w:tc>
          <w:tcPr>
            <w:tcW w:w="605" w:type="dxa"/>
          </w:tcPr>
          <w:p w14:paraId="18216856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54AC75B8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158</w:t>
            </w:r>
          </w:p>
        </w:tc>
        <w:tc>
          <w:tcPr>
            <w:tcW w:w="605" w:type="dxa"/>
          </w:tcPr>
          <w:p w14:paraId="772D02CF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14D1BFC7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162</w:t>
            </w:r>
          </w:p>
        </w:tc>
        <w:tc>
          <w:tcPr>
            <w:tcW w:w="617" w:type="dxa"/>
          </w:tcPr>
          <w:p w14:paraId="4DB70371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010BF134" w14:textId="77777777" w:rsidR="002D34CC" w:rsidRPr="0095063D" w:rsidRDefault="002D34CC" w:rsidP="00C832B6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166</w:t>
            </w:r>
          </w:p>
        </w:tc>
      </w:tr>
      <w:tr w:rsidR="002D34CC" w:rsidRPr="0095063D" w14:paraId="6D4104A9" w14:textId="77777777" w:rsidTr="009C4734">
        <w:trPr>
          <w:trHeight w:hRule="exact" w:val="575"/>
        </w:trPr>
        <w:tc>
          <w:tcPr>
            <w:tcW w:w="884" w:type="dxa"/>
          </w:tcPr>
          <w:p w14:paraId="6D1837A2" w14:textId="77777777" w:rsidR="002D34CC" w:rsidRPr="0095063D" w:rsidRDefault="002D34CC" w:rsidP="00C832B6">
            <w:pPr>
              <w:spacing w:before="86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551B255B" w14:textId="77777777" w:rsidR="002D34CC" w:rsidRPr="0095063D" w:rsidRDefault="002D34CC" w:rsidP="00C832B6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TE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605" w:type="dxa"/>
          </w:tcPr>
          <w:p w14:paraId="0D74F64B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5B1953BE" w14:textId="77777777" w:rsidR="002D34CC" w:rsidRPr="0095063D" w:rsidRDefault="002D34CC" w:rsidP="00C832B6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81</w:t>
            </w:r>
          </w:p>
        </w:tc>
        <w:tc>
          <w:tcPr>
            <w:tcW w:w="542" w:type="dxa"/>
          </w:tcPr>
          <w:p w14:paraId="75AE7836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4146A7CD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85</w:t>
            </w:r>
          </w:p>
        </w:tc>
        <w:tc>
          <w:tcPr>
            <w:tcW w:w="605" w:type="dxa"/>
          </w:tcPr>
          <w:p w14:paraId="4EA04ACC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76626074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89</w:t>
            </w:r>
          </w:p>
        </w:tc>
        <w:tc>
          <w:tcPr>
            <w:tcW w:w="545" w:type="dxa"/>
          </w:tcPr>
          <w:p w14:paraId="371B3502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29CD52BD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93</w:t>
            </w:r>
          </w:p>
        </w:tc>
        <w:tc>
          <w:tcPr>
            <w:tcW w:w="605" w:type="dxa"/>
          </w:tcPr>
          <w:p w14:paraId="44EBDB4D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2748ED1E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97</w:t>
            </w:r>
          </w:p>
        </w:tc>
        <w:tc>
          <w:tcPr>
            <w:tcW w:w="545" w:type="dxa"/>
          </w:tcPr>
          <w:p w14:paraId="33BD7110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05A75280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101</w:t>
            </w:r>
          </w:p>
        </w:tc>
        <w:tc>
          <w:tcPr>
            <w:tcW w:w="605" w:type="dxa"/>
          </w:tcPr>
          <w:p w14:paraId="7F14AA40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56D44A77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105</w:t>
            </w:r>
          </w:p>
        </w:tc>
        <w:tc>
          <w:tcPr>
            <w:tcW w:w="545" w:type="dxa"/>
          </w:tcPr>
          <w:p w14:paraId="2939A2C1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232592B1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109</w:t>
            </w:r>
          </w:p>
        </w:tc>
        <w:tc>
          <w:tcPr>
            <w:tcW w:w="605" w:type="dxa"/>
          </w:tcPr>
          <w:p w14:paraId="73795C33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11D310CF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113</w:t>
            </w:r>
          </w:p>
        </w:tc>
        <w:tc>
          <w:tcPr>
            <w:tcW w:w="542" w:type="dxa"/>
          </w:tcPr>
          <w:p w14:paraId="69388779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38B22897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117</w:t>
            </w:r>
          </w:p>
        </w:tc>
        <w:tc>
          <w:tcPr>
            <w:tcW w:w="605" w:type="dxa"/>
          </w:tcPr>
          <w:p w14:paraId="25CBF775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1CE10BBD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121</w:t>
            </w:r>
          </w:p>
        </w:tc>
        <w:tc>
          <w:tcPr>
            <w:tcW w:w="545" w:type="dxa"/>
          </w:tcPr>
          <w:p w14:paraId="008C0909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17435AAA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125</w:t>
            </w:r>
          </w:p>
        </w:tc>
        <w:tc>
          <w:tcPr>
            <w:tcW w:w="605" w:type="dxa"/>
          </w:tcPr>
          <w:p w14:paraId="0DF9EEAC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48460354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129</w:t>
            </w:r>
          </w:p>
        </w:tc>
        <w:tc>
          <w:tcPr>
            <w:tcW w:w="605" w:type="dxa"/>
          </w:tcPr>
          <w:p w14:paraId="40FA909C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678A7FCB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133</w:t>
            </w:r>
          </w:p>
        </w:tc>
        <w:tc>
          <w:tcPr>
            <w:tcW w:w="605" w:type="dxa"/>
          </w:tcPr>
          <w:p w14:paraId="475587C1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3745DE5E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137</w:t>
            </w:r>
          </w:p>
        </w:tc>
        <w:tc>
          <w:tcPr>
            <w:tcW w:w="617" w:type="dxa"/>
          </w:tcPr>
          <w:p w14:paraId="0E707B2B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0C31CAE2" w14:textId="77777777" w:rsidR="002D34CC" w:rsidRPr="0095063D" w:rsidRDefault="002D34CC" w:rsidP="00C832B6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141</w:t>
            </w:r>
          </w:p>
        </w:tc>
      </w:tr>
      <w:tr w:rsidR="002D34CC" w:rsidRPr="0095063D" w14:paraId="78BDA281" w14:textId="77777777" w:rsidTr="009C4734">
        <w:trPr>
          <w:trHeight w:hRule="exact" w:val="576"/>
        </w:trPr>
        <w:tc>
          <w:tcPr>
            <w:tcW w:w="884" w:type="dxa"/>
          </w:tcPr>
          <w:p w14:paraId="725CA8F3" w14:textId="77777777" w:rsidR="002D34CC" w:rsidRPr="0095063D" w:rsidRDefault="002D34CC" w:rsidP="00C832B6">
            <w:pPr>
              <w:spacing w:before="84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67CA5F4C" w14:textId="77777777" w:rsidR="002D34CC" w:rsidRPr="0095063D" w:rsidRDefault="002D34CC" w:rsidP="00C832B6">
            <w:pPr>
              <w:spacing w:before="4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605" w:type="dxa"/>
          </w:tcPr>
          <w:p w14:paraId="59B6CB89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54AB3A4F" w14:textId="77777777" w:rsidR="002D34CC" w:rsidRPr="0095063D" w:rsidRDefault="002D34CC" w:rsidP="00C832B6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90</w:t>
            </w:r>
          </w:p>
        </w:tc>
        <w:tc>
          <w:tcPr>
            <w:tcW w:w="542" w:type="dxa"/>
          </w:tcPr>
          <w:p w14:paraId="47E8C5FC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480033DB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94</w:t>
            </w:r>
          </w:p>
        </w:tc>
        <w:tc>
          <w:tcPr>
            <w:tcW w:w="605" w:type="dxa"/>
          </w:tcPr>
          <w:p w14:paraId="4AD23432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7D29419F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98</w:t>
            </w:r>
          </w:p>
        </w:tc>
        <w:tc>
          <w:tcPr>
            <w:tcW w:w="545" w:type="dxa"/>
          </w:tcPr>
          <w:p w14:paraId="32C75A56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24E16C89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102</w:t>
            </w:r>
          </w:p>
        </w:tc>
        <w:tc>
          <w:tcPr>
            <w:tcW w:w="605" w:type="dxa"/>
          </w:tcPr>
          <w:p w14:paraId="770D8EB2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5E283514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106</w:t>
            </w:r>
          </w:p>
        </w:tc>
        <w:tc>
          <w:tcPr>
            <w:tcW w:w="545" w:type="dxa"/>
          </w:tcPr>
          <w:p w14:paraId="47892831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73D7B72A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110</w:t>
            </w:r>
          </w:p>
        </w:tc>
        <w:tc>
          <w:tcPr>
            <w:tcW w:w="605" w:type="dxa"/>
          </w:tcPr>
          <w:p w14:paraId="359ABE85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0C8BBC53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114</w:t>
            </w:r>
          </w:p>
        </w:tc>
        <w:tc>
          <w:tcPr>
            <w:tcW w:w="545" w:type="dxa"/>
          </w:tcPr>
          <w:p w14:paraId="67C484FB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792E804D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118</w:t>
            </w:r>
          </w:p>
        </w:tc>
        <w:tc>
          <w:tcPr>
            <w:tcW w:w="605" w:type="dxa"/>
          </w:tcPr>
          <w:p w14:paraId="07FCF220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0DE17BB0" w14:textId="77777777" w:rsidR="002D34CC" w:rsidRPr="0095063D" w:rsidRDefault="002D34CC" w:rsidP="00C832B6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122</w:t>
            </w:r>
          </w:p>
        </w:tc>
        <w:tc>
          <w:tcPr>
            <w:tcW w:w="542" w:type="dxa"/>
          </w:tcPr>
          <w:p w14:paraId="1E52BC0C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6704D92C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126</w:t>
            </w:r>
          </w:p>
        </w:tc>
        <w:tc>
          <w:tcPr>
            <w:tcW w:w="605" w:type="dxa"/>
          </w:tcPr>
          <w:p w14:paraId="400C4B65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32B53670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130</w:t>
            </w:r>
          </w:p>
        </w:tc>
        <w:tc>
          <w:tcPr>
            <w:tcW w:w="545" w:type="dxa"/>
          </w:tcPr>
          <w:p w14:paraId="6CF62ADF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3AD79217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134</w:t>
            </w:r>
          </w:p>
        </w:tc>
        <w:tc>
          <w:tcPr>
            <w:tcW w:w="605" w:type="dxa"/>
          </w:tcPr>
          <w:p w14:paraId="7B0C578A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23874B83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138</w:t>
            </w:r>
          </w:p>
        </w:tc>
        <w:tc>
          <w:tcPr>
            <w:tcW w:w="605" w:type="dxa"/>
          </w:tcPr>
          <w:p w14:paraId="1868962B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7F559E39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142</w:t>
            </w:r>
          </w:p>
        </w:tc>
        <w:tc>
          <w:tcPr>
            <w:tcW w:w="605" w:type="dxa"/>
          </w:tcPr>
          <w:p w14:paraId="12A3F02A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36412DAF" w14:textId="77777777" w:rsidR="002D34CC" w:rsidRPr="0095063D" w:rsidRDefault="002D34CC" w:rsidP="00C832B6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146</w:t>
            </w:r>
          </w:p>
        </w:tc>
        <w:tc>
          <w:tcPr>
            <w:tcW w:w="617" w:type="dxa"/>
          </w:tcPr>
          <w:p w14:paraId="7D8275C7" w14:textId="77777777" w:rsidR="002D34CC" w:rsidRPr="0095063D" w:rsidRDefault="002D34CC" w:rsidP="00C832B6">
            <w:pPr>
              <w:spacing w:before="7" w:line="280" w:lineRule="exact"/>
              <w:rPr>
                <w:sz w:val="28"/>
                <w:szCs w:val="28"/>
              </w:rPr>
            </w:pPr>
          </w:p>
          <w:p w14:paraId="10ED4004" w14:textId="77777777" w:rsidR="002D34CC" w:rsidRPr="0095063D" w:rsidRDefault="002D34CC" w:rsidP="00C832B6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150</w:t>
            </w:r>
          </w:p>
        </w:tc>
      </w:tr>
      <w:tr w:rsidR="002D34CC" w:rsidRPr="0095063D" w14:paraId="1E114A01" w14:textId="77777777" w:rsidTr="009C4734">
        <w:trPr>
          <w:trHeight w:hRule="exact" w:val="575"/>
        </w:trPr>
        <w:tc>
          <w:tcPr>
            <w:tcW w:w="884" w:type="dxa"/>
          </w:tcPr>
          <w:p w14:paraId="1E1032E4" w14:textId="77777777" w:rsidR="002D34CC" w:rsidRPr="0095063D" w:rsidRDefault="002D34CC" w:rsidP="00C832B6">
            <w:pPr>
              <w:spacing w:before="7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DOLŽ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I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6E7D0A66" w14:textId="77777777" w:rsidR="002D34CC" w:rsidRPr="0095063D" w:rsidRDefault="002D34CC" w:rsidP="00C832B6">
            <w:pPr>
              <w:spacing w:before="4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ARTI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KL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605" w:type="dxa"/>
          </w:tcPr>
          <w:p w14:paraId="4E04E663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2D073D35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66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2" w:type="dxa"/>
          </w:tcPr>
          <w:p w14:paraId="09C3DA8C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39A3DA7E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67</w:t>
            </w:r>
          </w:p>
        </w:tc>
        <w:tc>
          <w:tcPr>
            <w:tcW w:w="605" w:type="dxa"/>
          </w:tcPr>
          <w:p w14:paraId="5E01DF00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08D4EAEE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67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6B455D76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5F1F7020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68</w:t>
            </w:r>
          </w:p>
        </w:tc>
        <w:tc>
          <w:tcPr>
            <w:tcW w:w="605" w:type="dxa"/>
          </w:tcPr>
          <w:p w14:paraId="541D69FE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07782479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68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271BD85A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7247B67B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69</w:t>
            </w:r>
          </w:p>
        </w:tc>
        <w:tc>
          <w:tcPr>
            <w:tcW w:w="605" w:type="dxa"/>
          </w:tcPr>
          <w:p w14:paraId="443078F4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129D149E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69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2F2C9B0F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5D4567FD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70</w:t>
            </w:r>
          </w:p>
        </w:tc>
        <w:tc>
          <w:tcPr>
            <w:tcW w:w="605" w:type="dxa"/>
          </w:tcPr>
          <w:p w14:paraId="4AB33112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576E6969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70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2" w:type="dxa"/>
          </w:tcPr>
          <w:p w14:paraId="41CED43C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36B0DBA3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71</w:t>
            </w:r>
          </w:p>
        </w:tc>
        <w:tc>
          <w:tcPr>
            <w:tcW w:w="605" w:type="dxa"/>
          </w:tcPr>
          <w:p w14:paraId="39E6CDE3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667556DA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71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3E91DDC9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7CF633C5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72</w:t>
            </w:r>
          </w:p>
        </w:tc>
        <w:tc>
          <w:tcPr>
            <w:tcW w:w="605" w:type="dxa"/>
          </w:tcPr>
          <w:p w14:paraId="0C2CFEE9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353BEB50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72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605" w:type="dxa"/>
          </w:tcPr>
          <w:p w14:paraId="56BF3E84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01CE41B9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72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605" w:type="dxa"/>
          </w:tcPr>
          <w:p w14:paraId="60BBFBAB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26B2C86F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72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617" w:type="dxa"/>
          </w:tcPr>
          <w:p w14:paraId="33C017BA" w14:textId="77777777" w:rsidR="002D34CC" w:rsidRPr="0095063D" w:rsidRDefault="002D34CC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6B5B0665" w14:textId="77777777" w:rsidR="002D34CC" w:rsidRPr="0095063D" w:rsidRDefault="002D34CC" w:rsidP="00C832B6">
            <w:pPr>
              <w:ind w:left="10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72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</w:tr>
      <w:tr w:rsidR="002D34CC" w:rsidRPr="0095063D" w14:paraId="6664898A" w14:textId="77777777" w:rsidTr="009C4734">
        <w:trPr>
          <w:trHeight w:hRule="exact" w:val="534"/>
        </w:trPr>
        <w:tc>
          <w:tcPr>
            <w:tcW w:w="884" w:type="dxa"/>
          </w:tcPr>
          <w:p w14:paraId="1850BED7" w14:textId="77777777" w:rsidR="002D34CC" w:rsidRPr="0095063D" w:rsidRDefault="002D34CC" w:rsidP="00C832B6">
            <w:pPr>
              <w:spacing w:before="86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DOLŽ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I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6CB5F39A" w14:textId="77777777" w:rsidR="002D34CC" w:rsidRPr="0095063D" w:rsidRDefault="002D34CC" w:rsidP="00C832B6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R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OK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AVA</w:t>
            </w:r>
          </w:p>
        </w:tc>
        <w:tc>
          <w:tcPr>
            <w:tcW w:w="605" w:type="dxa"/>
          </w:tcPr>
          <w:p w14:paraId="1B4F4F50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4CA266FC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62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2" w:type="dxa"/>
          </w:tcPr>
          <w:p w14:paraId="0D55B0DC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2B6E9D33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63</w:t>
            </w:r>
          </w:p>
        </w:tc>
        <w:tc>
          <w:tcPr>
            <w:tcW w:w="605" w:type="dxa"/>
          </w:tcPr>
          <w:p w14:paraId="4D91669F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5E1ACB56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63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44F77975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64FB67D3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64</w:t>
            </w:r>
          </w:p>
        </w:tc>
        <w:tc>
          <w:tcPr>
            <w:tcW w:w="605" w:type="dxa"/>
          </w:tcPr>
          <w:p w14:paraId="1BCB0031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55D318EA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64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1E6F9CEE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3AE41AB9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65</w:t>
            </w:r>
          </w:p>
        </w:tc>
        <w:tc>
          <w:tcPr>
            <w:tcW w:w="605" w:type="dxa"/>
          </w:tcPr>
          <w:p w14:paraId="5BE1F0E4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05E331D3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65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77FB1AB4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773C6E4A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66</w:t>
            </w:r>
          </w:p>
        </w:tc>
        <w:tc>
          <w:tcPr>
            <w:tcW w:w="605" w:type="dxa"/>
          </w:tcPr>
          <w:p w14:paraId="645FF34F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5006033A" w14:textId="77777777" w:rsidR="002D34CC" w:rsidRPr="0095063D" w:rsidRDefault="002D34CC" w:rsidP="00C832B6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66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2" w:type="dxa"/>
          </w:tcPr>
          <w:p w14:paraId="11B6A6A2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2723512C" w14:textId="77777777" w:rsidR="002D34CC" w:rsidRPr="0095063D" w:rsidRDefault="002D34CC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67</w:t>
            </w:r>
          </w:p>
        </w:tc>
        <w:tc>
          <w:tcPr>
            <w:tcW w:w="605" w:type="dxa"/>
          </w:tcPr>
          <w:p w14:paraId="10EDC0EE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0C0F29EE" w14:textId="77777777" w:rsidR="002D34CC" w:rsidRPr="0095063D" w:rsidRDefault="002D34CC" w:rsidP="00C832B6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67</w:t>
            </w:r>
            <w:r w:rsidRPr="0095063D">
              <w:rPr>
                <w:rFonts w:ascii="Tahoma" w:eastAsia="Tahoma" w:hAnsi="Tahoma" w:cs="Tahoma"/>
                <w:spacing w:val="2"/>
                <w:sz w:val="20"/>
                <w:szCs w:val="20"/>
              </w:rPr>
              <w:t>,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5" w:type="dxa"/>
          </w:tcPr>
          <w:p w14:paraId="3CC83D2B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68DF6CD1" w14:textId="77777777" w:rsidR="002D34CC" w:rsidRPr="0095063D" w:rsidRDefault="002D34CC" w:rsidP="00C832B6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68</w:t>
            </w:r>
          </w:p>
        </w:tc>
        <w:tc>
          <w:tcPr>
            <w:tcW w:w="605" w:type="dxa"/>
          </w:tcPr>
          <w:p w14:paraId="5E5E71BB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683DEAAC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68</w:t>
            </w:r>
          </w:p>
        </w:tc>
        <w:tc>
          <w:tcPr>
            <w:tcW w:w="605" w:type="dxa"/>
          </w:tcPr>
          <w:p w14:paraId="2A60BD39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5C480D65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68</w:t>
            </w:r>
          </w:p>
        </w:tc>
        <w:tc>
          <w:tcPr>
            <w:tcW w:w="605" w:type="dxa"/>
          </w:tcPr>
          <w:p w14:paraId="5336C5CA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774EB803" w14:textId="77777777" w:rsidR="002D34CC" w:rsidRPr="0095063D" w:rsidRDefault="002D34CC" w:rsidP="00C832B6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68</w:t>
            </w:r>
          </w:p>
        </w:tc>
        <w:tc>
          <w:tcPr>
            <w:tcW w:w="617" w:type="dxa"/>
          </w:tcPr>
          <w:p w14:paraId="21F63EEE" w14:textId="77777777" w:rsidR="002D34CC" w:rsidRPr="0095063D" w:rsidRDefault="002D34CC" w:rsidP="00C832B6">
            <w:pPr>
              <w:spacing w:before="6" w:line="280" w:lineRule="exact"/>
              <w:rPr>
                <w:sz w:val="28"/>
                <w:szCs w:val="28"/>
              </w:rPr>
            </w:pPr>
          </w:p>
          <w:p w14:paraId="7ED90367" w14:textId="77777777" w:rsidR="002D34CC" w:rsidRPr="0095063D" w:rsidRDefault="002D34CC" w:rsidP="00C832B6">
            <w:pPr>
              <w:ind w:left="19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68</w:t>
            </w:r>
          </w:p>
        </w:tc>
      </w:tr>
    </w:tbl>
    <w:p w14:paraId="47992695" w14:textId="77777777" w:rsidR="00292C3D" w:rsidRDefault="00292C3D" w:rsidP="00292C3D">
      <w:pPr>
        <w:jc w:val="both"/>
        <w:rPr>
          <w:b/>
          <w:lang w:val="sl-SI"/>
        </w:rPr>
      </w:pPr>
    </w:p>
    <w:p w14:paraId="063A3966" w14:textId="77777777" w:rsidR="00292C3D" w:rsidRDefault="00292C3D" w:rsidP="00292C3D">
      <w:pPr>
        <w:pStyle w:val="Odstavekseznama"/>
        <w:ind w:left="357"/>
        <w:jc w:val="both"/>
        <w:rPr>
          <w:b/>
          <w:lang w:val="sl-SI"/>
        </w:rPr>
      </w:pPr>
    </w:p>
    <w:p w14:paraId="5140B1E7" w14:textId="77777777" w:rsidR="00292C3D" w:rsidRDefault="00292C3D" w:rsidP="00292C3D">
      <w:pPr>
        <w:pStyle w:val="Odstavekseznama"/>
        <w:ind w:left="357"/>
        <w:jc w:val="both"/>
        <w:rPr>
          <w:b/>
          <w:lang w:val="sl-SI"/>
        </w:rPr>
      </w:pPr>
    </w:p>
    <w:p w14:paraId="02B8A2A0" w14:textId="77777777" w:rsidR="00292C3D" w:rsidRDefault="00292C3D" w:rsidP="00292C3D">
      <w:pPr>
        <w:pStyle w:val="Odstavekseznama"/>
        <w:ind w:left="357"/>
        <w:jc w:val="both"/>
        <w:rPr>
          <w:b/>
          <w:lang w:val="sl-SI"/>
        </w:rPr>
      </w:pPr>
    </w:p>
    <w:p w14:paraId="512DFFB2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6CB72681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494D10B5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2C86D4AF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4B9A0AC0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6F9B4508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32B44994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49778E67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0A9EE4E1" w14:textId="77777777" w:rsidR="009C4734" w:rsidRDefault="009C4734" w:rsidP="00292C3D">
      <w:pPr>
        <w:pStyle w:val="Odstavekseznama"/>
        <w:ind w:left="357"/>
        <w:jc w:val="both"/>
        <w:rPr>
          <w:b/>
          <w:lang w:val="sl-SI"/>
        </w:rPr>
      </w:pPr>
    </w:p>
    <w:p w14:paraId="30FAA647" w14:textId="59867663" w:rsidR="00D82B3D" w:rsidRPr="003054CC" w:rsidRDefault="00D82B3D" w:rsidP="00D82B3D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lastRenderedPageBreak/>
        <w:t xml:space="preserve">Naziv izdelka: </w:t>
      </w:r>
      <w:r>
        <w:rPr>
          <w:b/>
          <w:lang w:val="sl-SI"/>
        </w:rPr>
        <w:t>Hlače zaščitne na pas</w:t>
      </w:r>
      <w:r w:rsidRPr="003054CC">
        <w:rPr>
          <w:b/>
          <w:lang w:val="sl-SI"/>
        </w:rPr>
        <w:t xml:space="preserve"> </w:t>
      </w:r>
      <w:r w:rsidR="0037439D" w:rsidRPr="003054CC">
        <w:rPr>
          <w:b/>
          <w:lang w:val="sl-SI"/>
        </w:rPr>
        <w:t>(OVO-</w:t>
      </w:r>
      <w:r w:rsidR="008C3826">
        <w:rPr>
          <w:b/>
          <w:lang w:val="sl-SI"/>
        </w:rPr>
        <w:t>197</w:t>
      </w:r>
      <w:r w:rsidR="0037439D">
        <w:rPr>
          <w:b/>
          <w:lang w:val="sl-SI"/>
        </w:rPr>
        <w:t xml:space="preserve"> in </w:t>
      </w:r>
      <w:r w:rsidR="0037439D" w:rsidRPr="008C3826">
        <w:rPr>
          <w:b/>
          <w:lang w:val="sl-SI"/>
        </w:rPr>
        <w:t>OVO-2</w:t>
      </w:r>
      <w:r w:rsidR="008C3826" w:rsidRPr="008C3826">
        <w:rPr>
          <w:b/>
          <w:lang w:val="sl-SI"/>
        </w:rPr>
        <w:t>3</w:t>
      </w:r>
      <w:r w:rsidR="0037439D" w:rsidRPr="008C3826">
        <w:rPr>
          <w:b/>
          <w:lang w:val="sl-SI"/>
        </w:rPr>
        <w:t>9)</w:t>
      </w:r>
    </w:p>
    <w:p w14:paraId="1AC9B11C" w14:textId="77777777" w:rsidR="00D82B3D" w:rsidRPr="003054CC" w:rsidRDefault="00D82B3D" w:rsidP="00D82B3D">
      <w:pPr>
        <w:jc w:val="both"/>
        <w:rPr>
          <w:b/>
          <w:lang w:val="sl-SI"/>
        </w:rPr>
      </w:pPr>
    </w:p>
    <w:p w14:paraId="469C454E" w14:textId="77777777" w:rsidR="00D82B3D" w:rsidRPr="003054CC" w:rsidRDefault="00D82B3D" w:rsidP="00D82B3D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741B9BC6" w14:textId="77777777" w:rsidR="00D82B3D" w:rsidRDefault="00D82B3D" w:rsidP="003054CC">
      <w:pPr>
        <w:jc w:val="both"/>
        <w:rPr>
          <w:lang w:val="sl-SI"/>
        </w:rPr>
      </w:pPr>
    </w:p>
    <w:p w14:paraId="18BE095E" w14:textId="4769AD4E" w:rsidR="0037439D" w:rsidRDefault="003054CC" w:rsidP="003054CC">
      <w:pPr>
        <w:jc w:val="both"/>
        <w:rPr>
          <w:rFonts w:cs="Arial"/>
          <w:lang w:val="sl-SI"/>
        </w:rPr>
      </w:pPr>
      <w:r w:rsidRPr="003054CC">
        <w:rPr>
          <w:lang w:val="sl-SI"/>
        </w:rPr>
        <w:t>Hlače</w:t>
      </w:r>
      <w:r w:rsidR="0037439D">
        <w:rPr>
          <w:lang w:val="sl-SI"/>
        </w:rPr>
        <w:t xml:space="preserve"> s</w:t>
      </w:r>
      <w:r w:rsidR="0037439D" w:rsidRPr="0037439D">
        <w:rPr>
          <w:rFonts w:cs="Arial"/>
          <w:lang w:val="sl-SI"/>
        </w:rPr>
        <w:t xml:space="preserve"> </w:t>
      </w:r>
      <w:r w:rsidR="0037439D" w:rsidRPr="00D82B3D">
        <w:rPr>
          <w:rFonts w:cs="Arial"/>
          <w:lang w:val="sl-SI"/>
        </w:rPr>
        <w:t>paski z</w:t>
      </w:r>
      <w:r w:rsidR="000D5C62">
        <w:rPr>
          <w:rFonts w:cs="Arial"/>
          <w:lang w:val="sl-SI"/>
        </w:rPr>
        <w:t>a</w:t>
      </w:r>
      <w:r w:rsidR="0037439D" w:rsidRPr="00D82B3D">
        <w:rPr>
          <w:rFonts w:cs="Arial"/>
          <w:lang w:val="sl-SI"/>
        </w:rPr>
        <w:t xml:space="preserve"> regulacijo in elastiko</w:t>
      </w:r>
      <w:r w:rsidRPr="003054CC">
        <w:rPr>
          <w:lang w:val="sl-SI"/>
        </w:rPr>
        <w:t xml:space="preserve"> imajo v pasni višini dva žepa, ki se zapenjata s skritimi stiskači. </w:t>
      </w:r>
      <w:r w:rsidR="00D82B3D">
        <w:rPr>
          <w:lang w:val="sl-SI"/>
        </w:rPr>
        <w:t xml:space="preserve">Bočna </w:t>
      </w:r>
      <w:r w:rsidRPr="003054CC">
        <w:rPr>
          <w:lang w:val="sl-SI"/>
        </w:rPr>
        <w:t>žep</w:t>
      </w:r>
      <w:r w:rsidR="00D82B3D">
        <w:rPr>
          <w:lang w:val="sl-SI"/>
        </w:rPr>
        <w:t xml:space="preserve">a sta </w:t>
      </w:r>
      <w:r w:rsidR="0037439D">
        <w:rPr>
          <w:lang w:val="sl-SI"/>
        </w:rPr>
        <w:t>pršita na levi in desni strani v predelu stegna, katera se zapirata s skrito zadrgo.</w:t>
      </w:r>
      <w:r w:rsidRPr="003054CC">
        <w:rPr>
          <w:lang w:val="sl-SI"/>
        </w:rPr>
        <w:t xml:space="preserve"> </w:t>
      </w:r>
      <w:r w:rsidR="00437E11">
        <w:rPr>
          <w:rFonts w:cs="Arial"/>
          <w:lang w:val="sl-SI"/>
        </w:rPr>
        <w:t>S</w:t>
      </w:r>
      <w:r w:rsidR="00437E11" w:rsidRPr="00D82B3D">
        <w:rPr>
          <w:rFonts w:cs="Arial"/>
          <w:lang w:val="sl-SI"/>
        </w:rPr>
        <w:t>tandardni žep s stiskačem zadaj desno</w:t>
      </w:r>
      <w:r w:rsidRPr="003054CC">
        <w:rPr>
          <w:lang w:val="sl-SI"/>
        </w:rPr>
        <w:t xml:space="preserve">. Hlače se v sprednjem </w:t>
      </w:r>
      <w:proofErr w:type="spellStart"/>
      <w:r w:rsidRPr="003054CC">
        <w:rPr>
          <w:lang w:val="sl-SI"/>
        </w:rPr>
        <w:t>razporu</w:t>
      </w:r>
      <w:proofErr w:type="spellEnd"/>
      <w:r w:rsidRPr="003054CC">
        <w:rPr>
          <w:lang w:val="sl-SI"/>
        </w:rPr>
        <w:t xml:space="preserve"> zapenjajo z </w:t>
      </w:r>
      <w:r w:rsidR="00D82B3D">
        <w:rPr>
          <w:lang w:val="sl-SI"/>
        </w:rPr>
        <w:t>gumbi</w:t>
      </w:r>
      <w:r w:rsidR="00437E11">
        <w:rPr>
          <w:lang w:val="sl-SI"/>
        </w:rPr>
        <w:t xml:space="preserve"> pokritimi z blagom</w:t>
      </w:r>
      <w:r w:rsidRPr="003054CC">
        <w:rPr>
          <w:lang w:val="sl-SI"/>
        </w:rPr>
        <w:t xml:space="preserve">. Sedalni </w:t>
      </w:r>
      <w:r w:rsidR="0037439D">
        <w:rPr>
          <w:lang w:val="sl-SI"/>
        </w:rPr>
        <w:t>in kolenski del je dodatno ojačan, vsi</w:t>
      </w:r>
      <w:r w:rsidRPr="003054CC">
        <w:rPr>
          <w:lang w:val="sl-SI"/>
        </w:rPr>
        <w:t xml:space="preserve"> šivi so kakovostno izdelani, da vzdržijo naprezanja pri opravljanju službenih nalog.</w:t>
      </w:r>
      <w:r w:rsidR="0037439D" w:rsidRPr="0037439D">
        <w:rPr>
          <w:rFonts w:cs="Arial"/>
          <w:lang w:val="sl-SI"/>
        </w:rPr>
        <w:t xml:space="preserve"> </w:t>
      </w:r>
    </w:p>
    <w:p w14:paraId="22F81366" w14:textId="4D7A2926" w:rsidR="003054CC" w:rsidRPr="003054CC" w:rsidRDefault="0037439D" w:rsidP="003054CC">
      <w:pPr>
        <w:jc w:val="both"/>
        <w:rPr>
          <w:lang w:val="sl-SI"/>
        </w:rPr>
      </w:pPr>
      <w:r w:rsidRPr="00D82B3D">
        <w:rPr>
          <w:rFonts w:cs="Arial"/>
          <w:lang w:val="sl-SI"/>
        </w:rPr>
        <w:t>Na notranji strani obstojna etiketa s podatki: velikostna številka, način vzdrževanja, surovinska sestava, naziv proizvajalca, leto izdelave.</w:t>
      </w:r>
    </w:p>
    <w:p w14:paraId="531F6BDA" w14:textId="7E42065D" w:rsidR="00C75574" w:rsidRPr="00A8379C" w:rsidRDefault="0037439D" w:rsidP="00C75574">
      <w:pPr>
        <w:jc w:val="both"/>
        <w:rPr>
          <w:rFonts w:cs="Arial"/>
          <w:lang w:val="sl-SI"/>
        </w:rPr>
      </w:pPr>
      <w:r w:rsidRPr="003B796D">
        <w:rPr>
          <w:rFonts w:cs="Arial"/>
          <w:b/>
          <w:lang w:val="sl-SI"/>
        </w:rPr>
        <w:t>Zimske zaščitne hlače</w:t>
      </w:r>
      <w:r>
        <w:rPr>
          <w:rFonts w:cs="Arial"/>
          <w:lang w:val="sl-SI"/>
        </w:rPr>
        <w:t xml:space="preserve"> </w:t>
      </w:r>
      <w:r w:rsidR="003B796D" w:rsidRPr="003B796D">
        <w:rPr>
          <w:rFonts w:cs="Arial"/>
          <w:b/>
          <w:lang w:val="sl-SI"/>
        </w:rPr>
        <w:t>na pas</w:t>
      </w:r>
      <w:r w:rsidR="003B796D">
        <w:rPr>
          <w:rFonts w:cs="Arial"/>
          <w:lang w:val="sl-SI"/>
        </w:rPr>
        <w:t xml:space="preserve"> so</w:t>
      </w:r>
      <w:r w:rsidR="003B796D" w:rsidRPr="003B796D">
        <w:rPr>
          <w:lang w:val="sl-SI"/>
        </w:rPr>
        <w:t xml:space="preserve"> enak</w:t>
      </w:r>
      <w:r w:rsidR="003B796D">
        <w:rPr>
          <w:lang w:val="sl-SI"/>
        </w:rPr>
        <w:t>e</w:t>
      </w:r>
      <w:r w:rsidR="003B796D" w:rsidRPr="003B796D">
        <w:rPr>
          <w:lang w:val="sl-SI"/>
        </w:rPr>
        <w:t xml:space="preserve"> letni</w:t>
      </w:r>
      <w:r w:rsidR="003B796D">
        <w:rPr>
          <w:lang w:val="sl-SI"/>
        </w:rPr>
        <w:t>m</w:t>
      </w:r>
      <w:r w:rsidR="003B796D" w:rsidRPr="003B796D">
        <w:rPr>
          <w:lang w:val="sl-SI"/>
        </w:rPr>
        <w:t xml:space="preserve">, le da </w:t>
      </w:r>
      <w:r w:rsidR="003B796D">
        <w:rPr>
          <w:lang w:val="sl-SI"/>
        </w:rPr>
        <w:t>so</w:t>
      </w:r>
      <w:r w:rsidR="003B796D" w:rsidRPr="003B796D">
        <w:rPr>
          <w:lang w:val="sl-SI"/>
        </w:rPr>
        <w:t xml:space="preserve"> podložen</w:t>
      </w:r>
      <w:r w:rsidR="003B796D">
        <w:rPr>
          <w:lang w:val="sl-SI"/>
        </w:rPr>
        <w:t>e</w:t>
      </w:r>
      <w:r w:rsidR="004C5504">
        <w:rPr>
          <w:lang w:val="sl-SI"/>
        </w:rPr>
        <w:t xml:space="preserve"> s toplo podlogo ''štepeks</w:t>
      </w:r>
      <w:r w:rsidR="003B796D" w:rsidRPr="003B796D">
        <w:rPr>
          <w:lang w:val="sl-SI"/>
        </w:rPr>
        <w:t>''</w:t>
      </w:r>
      <w:r w:rsidR="004C5504">
        <w:rPr>
          <w:lang w:val="sl-SI"/>
        </w:rPr>
        <w:t xml:space="preserve"> </w:t>
      </w:r>
      <w:r w:rsidR="00C75574" w:rsidRPr="00C75574">
        <w:rPr>
          <w:lang w:val="sl-SI"/>
        </w:rPr>
        <w:t xml:space="preserve">(100 % </w:t>
      </w:r>
      <w:r w:rsidR="00C75574">
        <w:rPr>
          <w:lang w:val="sl-SI"/>
        </w:rPr>
        <w:t>poliester</w:t>
      </w:r>
      <w:r w:rsidR="00C75574" w:rsidRPr="00C75574">
        <w:rPr>
          <w:lang w:val="sl-SI"/>
        </w:rPr>
        <w:t>)</w:t>
      </w:r>
      <w:r w:rsidR="00C75574">
        <w:rPr>
          <w:lang w:val="sl-SI"/>
        </w:rPr>
        <w:t>, ki je enakomerno razpodeljen po celotni površini</w:t>
      </w:r>
      <w:r w:rsidR="00C75574" w:rsidRPr="00C75574">
        <w:rPr>
          <w:lang w:val="sl-SI"/>
        </w:rPr>
        <w:t>.</w:t>
      </w:r>
      <w:r w:rsidR="00C75574">
        <w:rPr>
          <w:lang w:val="sl-SI"/>
        </w:rPr>
        <w:t xml:space="preserve"> </w:t>
      </w:r>
    </w:p>
    <w:p w14:paraId="63D47B74" w14:textId="6625CC67" w:rsidR="0037439D" w:rsidRDefault="003B796D" w:rsidP="0037439D">
      <w:pPr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7FBAAD2" w14:textId="77777777" w:rsidR="00D82B3D" w:rsidRDefault="00D82B3D" w:rsidP="003054CC">
      <w:pPr>
        <w:rPr>
          <w:lang w:val="sl-SI"/>
        </w:rPr>
      </w:pPr>
    </w:p>
    <w:p w14:paraId="5FC0623E" w14:textId="77777777" w:rsidR="00292C3D" w:rsidRDefault="00292C3D" w:rsidP="00292C3D">
      <w:pPr>
        <w:jc w:val="both"/>
        <w:rPr>
          <w:b/>
          <w:bCs/>
        </w:rPr>
      </w:pPr>
      <w:r>
        <w:rPr>
          <w:b/>
          <w:bCs/>
        </w:rPr>
        <w:t xml:space="preserve">TABELA MER </w:t>
      </w:r>
    </w:p>
    <w:p w14:paraId="3C74A719" w14:textId="77777777" w:rsidR="009C4734" w:rsidRDefault="009C4734" w:rsidP="00292C3D">
      <w:pPr>
        <w:jc w:val="both"/>
      </w:pP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"/>
        <w:gridCol w:w="578"/>
        <w:gridCol w:w="521"/>
        <w:gridCol w:w="578"/>
        <w:gridCol w:w="521"/>
        <w:gridCol w:w="578"/>
        <w:gridCol w:w="521"/>
        <w:gridCol w:w="578"/>
        <w:gridCol w:w="521"/>
        <w:gridCol w:w="665"/>
        <w:gridCol w:w="521"/>
        <w:gridCol w:w="564"/>
        <w:gridCol w:w="665"/>
        <w:gridCol w:w="567"/>
        <w:gridCol w:w="665"/>
        <w:gridCol w:w="564"/>
        <w:gridCol w:w="685"/>
      </w:tblGrid>
      <w:tr w:rsidR="005424EB" w:rsidRPr="00DA4B68" w14:paraId="03E2BCB0" w14:textId="77777777" w:rsidTr="009C4734">
        <w:trPr>
          <w:trHeight w:hRule="exact" w:val="734"/>
        </w:trPr>
        <w:tc>
          <w:tcPr>
            <w:tcW w:w="917" w:type="dxa"/>
            <w:vMerge w:val="restart"/>
          </w:tcPr>
          <w:p w14:paraId="168E333E" w14:textId="77777777" w:rsidR="005424EB" w:rsidRPr="00DA4B68" w:rsidRDefault="005424EB" w:rsidP="005424EB">
            <w:pPr>
              <w:spacing w:line="200" w:lineRule="exact"/>
              <w:rPr>
                <w:sz w:val="20"/>
                <w:szCs w:val="20"/>
              </w:rPr>
            </w:pPr>
          </w:p>
          <w:p w14:paraId="6850940F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764CE8AD" w14:textId="77777777" w:rsidR="005424EB" w:rsidRPr="00DA4B68" w:rsidRDefault="005424EB" w:rsidP="005424EB">
            <w:pPr>
              <w:ind w:left="20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z w:val="20"/>
                <w:szCs w:val="20"/>
              </w:rPr>
              <w:t>M</w:t>
            </w: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ER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E</w:t>
            </w:r>
          </w:p>
        </w:tc>
        <w:tc>
          <w:tcPr>
            <w:tcW w:w="9292" w:type="dxa"/>
            <w:gridSpan w:val="16"/>
          </w:tcPr>
          <w:p w14:paraId="7F871DE5" w14:textId="77777777" w:rsidR="005424EB" w:rsidRPr="00DA4B68" w:rsidRDefault="005424EB" w:rsidP="005424EB">
            <w:pPr>
              <w:spacing w:before="1" w:line="240" w:lineRule="exact"/>
            </w:pPr>
          </w:p>
          <w:p w14:paraId="7D92CD81" w14:textId="77777777" w:rsidR="005424EB" w:rsidRPr="00DA4B68" w:rsidRDefault="005424EB" w:rsidP="005424EB">
            <w:pPr>
              <w:ind w:left="3574" w:right="3556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VE</w:t>
            </w: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L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IK</w:t>
            </w: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O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DA4B68"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r w:rsidRPr="00DA4B68">
              <w:rPr>
                <w:rFonts w:ascii="Tahoma" w:eastAsia="Tahoma" w:hAnsi="Tahoma" w:cs="Tahoma"/>
                <w:spacing w:val="2"/>
                <w:w w:val="99"/>
                <w:sz w:val="20"/>
                <w:szCs w:val="20"/>
              </w:rPr>
              <w:t>Š</w:t>
            </w:r>
            <w:r w:rsidRPr="00DA4B68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T</w:t>
            </w:r>
            <w:r w:rsidRPr="00DA4B68">
              <w:rPr>
                <w:rFonts w:ascii="Tahoma" w:eastAsia="Tahoma" w:hAnsi="Tahoma" w:cs="Tahoma"/>
                <w:spacing w:val="1"/>
                <w:w w:val="99"/>
                <w:sz w:val="20"/>
                <w:szCs w:val="20"/>
              </w:rPr>
              <w:t>EV</w:t>
            </w:r>
            <w:r w:rsidRPr="00DA4B68">
              <w:rPr>
                <w:rFonts w:ascii="Tahoma" w:eastAsia="Tahoma" w:hAnsi="Tahoma" w:cs="Tahoma"/>
                <w:w w:val="99"/>
                <w:sz w:val="20"/>
                <w:szCs w:val="20"/>
              </w:rPr>
              <w:t>I</w:t>
            </w:r>
            <w:r w:rsidRPr="00DA4B68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L</w:t>
            </w:r>
            <w:r w:rsidRPr="00DA4B68">
              <w:rPr>
                <w:rFonts w:ascii="Tahoma" w:eastAsia="Tahoma" w:hAnsi="Tahoma" w:cs="Tahoma"/>
                <w:w w:val="99"/>
                <w:sz w:val="20"/>
                <w:szCs w:val="20"/>
              </w:rPr>
              <w:t>KE</w:t>
            </w:r>
          </w:p>
        </w:tc>
      </w:tr>
      <w:tr w:rsidR="005424EB" w:rsidRPr="00DA4B68" w14:paraId="1ED1162C" w14:textId="77777777" w:rsidTr="009C4734">
        <w:trPr>
          <w:trHeight w:hRule="exact" w:val="413"/>
        </w:trPr>
        <w:tc>
          <w:tcPr>
            <w:tcW w:w="917" w:type="dxa"/>
            <w:vMerge/>
          </w:tcPr>
          <w:p w14:paraId="2C6D51ED" w14:textId="77777777" w:rsidR="005424EB" w:rsidRPr="00DA4B68" w:rsidRDefault="005424EB" w:rsidP="005424EB"/>
        </w:tc>
        <w:tc>
          <w:tcPr>
            <w:tcW w:w="578" w:type="dxa"/>
          </w:tcPr>
          <w:p w14:paraId="78ECCE75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FB944C8" w14:textId="77777777" w:rsidR="005424EB" w:rsidRPr="00DA4B68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521" w:type="dxa"/>
          </w:tcPr>
          <w:p w14:paraId="7190843F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502E4BB0" w14:textId="77777777" w:rsidR="005424EB" w:rsidRPr="00DA4B68" w:rsidRDefault="005424EB" w:rsidP="005424EB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78" w:type="dxa"/>
          </w:tcPr>
          <w:p w14:paraId="1B1A80DF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62CEADFF" w14:textId="77777777" w:rsidR="005424EB" w:rsidRPr="00DA4B68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521" w:type="dxa"/>
          </w:tcPr>
          <w:p w14:paraId="2DF5F850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5043E563" w14:textId="77777777" w:rsidR="005424EB" w:rsidRPr="00DA4B68" w:rsidRDefault="005424EB" w:rsidP="005424EB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578" w:type="dxa"/>
          </w:tcPr>
          <w:p w14:paraId="57C3D603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0EF62322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521" w:type="dxa"/>
          </w:tcPr>
          <w:p w14:paraId="13AE945D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B7E726D" w14:textId="77777777" w:rsidR="005424EB" w:rsidRPr="00DA4B68" w:rsidRDefault="005424EB" w:rsidP="005424EB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578" w:type="dxa"/>
          </w:tcPr>
          <w:p w14:paraId="2CF893BE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5748B930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521" w:type="dxa"/>
          </w:tcPr>
          <w:p w14:paraId="1BF54620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B8FEB61" w14:textId="77777777" w:rsidR="005424EB" w:rsidRPr="00DA4B68" w:rsidRDefault="005424EB" w:rsidP="005424EB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65" w:type="dxa"/>
          </w:tcPr>
          <w:p w14:paraId="4B45B317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4BF464CD" w14:textId="77777777" w:rsidR="005424EB" w:rsidRPr="00DA4B68" w:rsidRDefault="005424EB" w:rsidP="005424EB">
            <w:pPr>
              <w:ind w:left="19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521" w:type="dxa"/>
          </w:tcPr>
          <w:p w14:paraId="79CBF871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106FD71" w14:textId="77777777" w:rsidR="005424EB" w:rsidRPr="00DA4B68" w:rsidRDefault="005424EB" w:rsidP="005424EB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564" w:type="dxa"/>
          </w:tcPr>
          <w:p w14:paraId="24358B3B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352B0C3C" w14:textId="77777777" w:rsidR="005424EB" w:rsidRPr="00DA4B68" w:rsidRDefault="005424EB" w:rsidP="005424EB">
            <w:pPr>
              <w:ind w:left="15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65" w:type="dxa"/>
          </w:tcPr>
          <w:p w14:paraId="4F811D4F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74E2C6D" w14:textId="77777777" w:rsidR="005424EB" w:rsidRPr="00DA4B68" w:rsidRDefault="005424EB" w:rsidP="005424EB">
            <w:pPr>
              <w:ind w:left="20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14:paraId="7D0B2B6F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308E395C" w14:textId="77777777" w:rsidR="005424EB" w:rsidRPr="00DA4B68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665" w:type="dxa"/>
          </w:tcPr>
          <w:p w14:paraId="5B3B57F6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0EAA5488" w14:textId="77777777" w:rsidR="005424EB" w:rsidRPr="00DA4B68" w:rsidRDefault="005424EB" w:rsidP="005424EB">
            <w:pPr>
              <w:ind w:left="19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564" w:type="dxa"/>
          </w:tcPr>
          <w:p w14:paraId="3779A8EB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51520C19" w14:textId="77777777" w:rsidR="005424EB" w:rsidRPr="00DA4B68" w:rsidRDefault="005424EB" w:rsidP="005424EB">
            <w:pPr>
              <w:ind w:left="15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85" w:type="dxa"/>
          </w:tcPr>
          <w:p w14:paraId="53A6F4EC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470ED368" w14:textId="77777777" w:rsidR="005424EB" w:rsidRPr="00DA4B68" w:rsidRDefault="005424EB" w:rsidP="005424EB">
            <w:pPr>
              <w:ind w:left="21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70</w:t>
            </w:r>
          </w:p>
        </w:tc>
      </w:tr>
      <w:tr w:rsidR="005424EB" w:rsidRPr="00DA4B68" w14:paraId="6464FFED" w14:textId="77777777" w:rsidTr="009C4734">
        <w:trPr>
          <w:trHeight w:hRule="exact" w:val="575"/>
        </w:trPr>
        <w:tc>
          <w:tcPr>
            <w:tcW w:w="917" w:type="dxa"/>
          </w:tcPr>
          <w:p w14:paraId="564C6435" w14:textId="77777777" w:rsidR="005424EB" w:rsidRPr="00DA4B68" w:rsidRDefault="005424EB" w:rsidP="005424EB">
            <w:pPr>
              <w:spacing w:before="79" w:line="301" w:lineRule="auto"/>
              <w:ind w:left="102" w:right="107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z w:val="16"/>
                <w:szCs w:val="16"/>
              </w:rPr>
              <w:t>PA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 TE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4BAD375F" w14:textId="77777777" w:rsidR="005424EB" w:rsidRPr="00DA4B68" w:rsidRDefault="005424EB" w:rsidP="005424EB">
            <w:pPr>
              <w:spacing w:before="18" w:line="240" w:lineRule="exact"/>
            </w:pPr>
          </w:p>
          <w:p w14:paraId="4F32037D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70</w:t>
            </w:r>
          </w:p>
        </w:tc>
        <w:tc>
          <w:tcPr>
            <w:tcW w:w="521" w:type="dxa"/>
          </w:tcPr>
          <w:p w14:paraId="4CBCB34B" w14:textId="77777777" w:rsidR="005424EB" w:rsidRPr="00DA4B68" w:rsidRDefault="005424EB" w:rsidP="005424EB">
            <w:pPr>
              <w:spacing w:before="18" w:line="240" w:lineRule="exact"/>
            </w:pPr>
          </w:p>
          <w:p w14:paraId="7E3718C3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74</w:t>
            </w:r>
          </w:p>
        </w:tc>
        <w:tc>
          <w:tcPr>
            <w:tcW w:w="578" w:type="dxa"/>
          </w:tcPr>
          <w:p w14:paraId="22BDECD9" w14:textId="77777777" w:rsidR="005424EB" w:rsidRPr="00DA4B68" w:rsidRDefault="005424EB" w:rsidP="005424EB">
            <w:pPr>
              <w:spacing w:before="18" w:line="240" w:lineRule="exact"/>
            </w:pPr>
          </w:p>
          <w:p w14:paraId="6B340BFC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78</w:t>
            </w:r>
          </w:p>
        </w:tc>
        <w:tc>
          <w:tcPr>
            <w:tcW w:w="521" w:type="dxa"/>
          </w:tcPr>
          <w:p w14:paraId="46BCA381" w14:textId="77777777" w:rsidR="005424EB" w:rsidRPr="00DA4B68" w:rsidRDefault="005424EB" w:rsidP="005424EB">
            <w:pPr>
              <w:spacing w:before="18" w:line="240" w:lineRule="exact"/>
            </w:pPr>
          </w:p>
          <w:p w14:paraId="4DD96780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</w:p>
        </w:tc>
        <w:tc>
          <w:tcPr>
            <w:tcW w:w="578" w:type="dxa"/>
          </w:tcPr>
          <w:p w14:paraId="286478F6" w14:textId="77777777" w:rsidR="005424EB" w:rsidRPr="00DA4B68" w:rsidRDefault="005424EB" w:rsidP="005424EB">
            <w:pPr>
              <w:spacing w:before="18" w:line="240" w:lineRule="exact"/>
            </w:pPr>
          </w:p>
          <w:p w14:paraId="31813894" w14:textId="77777777" w:rsidR="005424EB" w:rsidRPr="00DA4B68" w:rsidRDefault="005424EB" w:rsidP="005424EB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86</w:t>
            </w:r>
          </w:p>
        </w:tc>
        <w:tc>
          <w:tcPr>
            <w:tcW w:w="521" w:type="dxa"/>
          </w:tcPr>
          <w:p w14:paraId="45645CFB" w14:textId="77777777" w:rsidR="005424EB" w:rsidRPr="00DA4B68" w:rsidRDefault="005424EB" w:rsidP="005424EB">
            <w:pPr>
              <w:spacing w:before="18" w:line="240" w:lineRule="exact"/>
            </w:pPr>
          </w:p>
          <w:p w14:paraId="364FF382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90</w:t>
            </w:r>
          </w:p>
        </w:tc>
        <w:tc>
          <w:tcPr>
            <w:tcW w:w="578" w:type="dxa"/>
          </w:tcPr>
          <w:p w14:paraId="343D9267" w14:textId="77777777" w:rsidR="005424EB" w:rsidRPr="00DA4B68" w:rsidRDefault="005424EB" w:rsidP="005424EB">
            <w:pPr>
              <w:spacing w:before="18" w:line="240" w:lineRule="exact"/>
            </w:pPr>
          </w:p>
          <w:p w14:paraId="39263A88" w14:textId="77777777" w:rsidR="005424EB" w:rsidRPr="00DA4B68" w:rsidRDefault="005424EB" w:rsidP="005424EB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94</w:t>
            </w:r>
          </w:p>
        </w:tc>
        <w:tc>
          <w:tcPr>
            <w:tcW w:w="521" w:type="dxa"/>
          </w:tcPr>
          <w:p w14:paraId="0AA04754" w14:textId="77777777" w:rsidR="005424EB" w:rsidRPr="00DA4B68" w:rsidRDefault="005424EB" w:rsidP="005424EB">
            <w:pPr>
              <w:spacing w:before="18" w:line="240" w:lineRule="exact"/>
            </w:pPr>
          </w:p>
          <w:p w14:paraId="41DD25C7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98</w:t>
            </w:r>
          </w:p>
        </w:tc>
        <w:tc>
          <w:tcPr>
            <w:tcW w:w="665" w:type="dxa"/>
          </w:tcPr>
          <w:p w14:paraId="5BFF08FA" w14:textId="77777777" w:rsidR="005424EB" w:rsidRPr="00DA4B68" w:rsidRDefault="005424EB" w:rsidP="005424EB">
            <w:pPr>
              <w:spacing w:before="18" w:line="240" w:lineRule="exact"/>
            </w:pPr>
          </w:p>
          <w:p w14:paraId="620835CF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102</w:t>
            </w:r>
          </w:p>
        </w:tc>
        <w:tc>
          <w:tcPr>
            <w:tcW w:w="521" w:type="dxa"/>
          </w:tcPr>
          <w:p w14:paraId="700541FA" w14:textId="77777777" w:rsidR="005424EB" w:rsidRPr="00DA4B68" w:rsidRDefault="005424EB" w:rsidP="005424EB">
            <w:pPr>
              <w:spacing w:before="18" w:line="240" w:lineRule="exact"/>
            </w:pPr>
          </w:p>
          <w:p w14:paraId="14C116B9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106</w:t>
            </w:r>
          </w:p>
        </w:tc>
        <w:tc>
          <w:tcPr>
            <w:tcW w:w="564" w:type="dxa"/>
          </w:tcPr>
          <w:p w14:paraId="4E917745" w14:textId="77777777" w:rsidR="005424EB" w:rsidRPr="00DA4B68" w:rsidRDefault="005424EB" w:rsidP="005424EB">
            <w:pPr>
              <w:spacing w:before="18" w:line="240" w:lineRule="exact"/>
            </w:pPr>
          </w:p>
          <w:p w14:paraId="3D997785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110</w:t>
            </w:r>
          </w:p>
        </w:tc>
        <w:tc>
          <w:tcPr>
            <w:tcW w:w="665" w:type="dxa"/>
          </w:tcPr>
          <w:p w14:paraId="438B00E8" w14:textId="77777777" w:rsidR="005424EB" w:rsidRPr="00DA4B68" w:rsidRDefault="005424EB" w:rsidP="005424EB">
            <w:pPr>
              <w:spacing w:before="18" w:line="240" w:lineRule="exact"/>
            </w:pPr>
          </w:p>
          <w:p w14:paraId="46AEAB15" w14:textId="77777777" w:rsidR="005424EB" w:rsidRPr="00DA4B68" w:rsidRDefault="005424EB" w:rsidP="005424EB">
            <w:pPr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114</w:t>
            </w:r>
          </w:p>
        </w:tc>
        <w:tc>
          <w:tcPr>
            <w:tcW w:w="567" w:type="dxa"/>
          </w:tcPr>
          <w:p w14:paraId="35E62690" w14:textId="77777777" w:rsidR="005424EB" w:rsidRPr="00DA4B68" w:rsidRDefault="005424EB" w:rsidP="005424EB">
            <w:pPr>
              <w:spacing w:before="18" w:line="240" w:lineRule="exact"/>
            </w:pPr>
          </w:p>
          <w:p w14:paraId="5962254C" w14:textId="77777777" w:rsidR="005424EB" w:rsidRPr="00DA4B68" w:rsidRDefault="005424EB" w:rsidP="005424EB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118</w:t>
            </w:r>
          </w:p>
        </w:tc>
        <w:tc>
          <w:tcPr>
            <w:tcW w:w="665" w:type="dxa"/>
          </w:tcPr>
          <w:p w14:paraId="253DBD49" w14:textId="77777777" w:rsidR="005424EB" w:rsidRPr="00DA4B68" w:rsidRDefault="005424EB" w:rsidP="005424EB">
            <w:pPr>
              <w:spacing w:before="18" w:line="240" w:lineRule="exact"/>
            </w:pPr>
          </w:p>
          <w:p w14:paraId="4C9369D8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122</w:t>
            </w:r>
          </w:p>
        </w:tc>
        <w:tc>
          <w:tcPr>
            <w:tcW w:w="564" w:type="dxa"/>
          </w:tcPr>
          <w:p w14:paraId="4E505284" w14:textId="77777777" w:rsidR="005424EB" w:rsidRPr="00DA4B68" w:rsidRDefault="005424EB" w:rsidP="005424EB">
            <w:pPr>
              <w:spacing w:before="18" w:line="240" w:lineRule="exact"/>
            </w:pPr>
          </w:p>
          <w:p w14:paraId="7A7A83FE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126</w:t>
            </w:r>
          </w:p>
        </w:tc>
        <w:tc>
          <w:tcPr>
            <w:tcW w:w="685" w:type="dxa"/>
          </w:tcPr>
          <w:p w14:paraId="492692A5" w14:textId="77777777" w:rsidR="005424EB" w:rsidRPr="00DA4B68" w:rsidRDefault="005424EB" w:rsidP="005424EB">
            <w:pPr>
              <w:spacing w:before="18" w:line="240" w:lineRule="exact"/>
            </w:pPr>
          </w:p>
          <w:p w14:paraId="67D4A904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130</w:t>
            </w:r>
          </w:p>
        </w:tc>
      </w:tr>
      <w:tr w:rsidR="005424EB" w:rsidRPr="00DA4B68" w14:paraId="70809D24" w14:textId="77777777" w:rsidTr="009C4734">
        <w:trPr>
          <w:trHeight w:hRule="exact" w:val="576"/>
        </w:trPr>
        <w:tc>
          <w:tcPr>
            <w:tcW w:w="917" w:type="dxa"/>
          </w:tcPr>
          <w:p w14:paraId="11BB2282" w14:textId="77777777" w:rsidR="005424EB" w:rsidRPr="00DA4B68" w:rsidRDefault="005424EB" w:rsidP="005424EB">
            <w:pPr>
              <w:spacing w:before="86" w:line="301" w:lineRule="auto"/>
              <w:ind w:left="102" w:right="135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z w:val="16"/>
                <w:szCs w:val="16"/>
              </w:rPr>
              <w:t>PA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 xml:space="preserve">A 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578" w:type="dxa"/>
          </w:tcPr>
          <w:p w14:paraId="53278EEC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2FA2C854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70</w:t>
            </w:r>
          </w:p>
        </w:tc>
        <w:tc>
          <w:tcPr>
            <w:tcW w:w="521" w:type="dxa"/>
          </w:tcPr>
          <w:p w14:paraId="12EC1B21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06D987F3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74</w:t>
            </w:r>
          </w:p>
        </w:tc>
        <w:tc>
          <w:tcPr>
            <w:tcW w:w="578" w:type="dxa"/>
          </w:tcPr>
          <w:p w14:paraId="62412947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78D964E0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78</w:t>
            </w:r>
          </w:p>
        </w:tc>
        <w:tc>
          <w:tcPr>
            <w:tcW w:w="521" w:type="dxa"/>
          </w:tcPr>
          <w:p w14:paraId="46FFEEA5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637300CA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</w:p>
        </w:tc>
        <w:tc>
          <w:tcPr>
            <w:tcW w:w="578" w:type="dxa"/>
          </w:tcPr>
          <w:p w14:paraId="4DF21ED9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5C964006" w14:textId="77777777" w:rsidR="005424EB" w:rsidRPr="00DA4B68" w:rsidRDefault="005424EB" w:rsidP="005424EB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86</w:t>
            </w:r>
          </w:p>
        </w:tc>
        <w:tc>
          <w:tcPr>
            <w:tcW w:w="521" w:type="dxa"/>
          </w:tcPr>
          <w:p w14:paraId="0B23142E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5BC9CEB3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90</w:t>
            </w:r>
          </w:p>
        </w:tc>
        <w:tc>
          <w:tcPr>
            <w:tcW w:w="578" w:type="dxa"/>
          </w:tcPr>
          <w:p w14:paraId="680B8663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1D2F6A3F" w14:textId="77777777" w:rsidR="005424EB" w:rsidRPr="00DA4B68" w:rsidRDefault="005424EB" w:rsidP="005424EB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94</w:t>
            </w:r>
          </w:p>
        </w:tc>
        <w:tc>
          <w:tcPr>
            <w:tcW w:w="521" w:type="dxa"/>
          </w:tcPr>
          <w:p w14:paraId="3F0BA40A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3CA0F377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98</w:t>
            </w:r>
          </w:p>
        </w:tc>
        <w:tc>
          <w:tcPr>
            <w:tcW w:w="665" w:type="dxa"/>
          </w:tcPr>
          <w:p w14:paraId="05A90249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3FC96D22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102</w:t>
            </w:r>
          </w:p>
        </w:tc>
        <w:tc>
          <w:tcPr>
            <w:tcW w:w="521" w:type="dxa"/>
          </w:tcPr>
          <w:p w14:paraId="2D6C7730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35252B01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106</w:t>
            </w:r>
          </w:p>
        </w:tc>
        <w:tc>
          <w:tcPr>
            <w:tcW w:w="564" w:type="dxa"/>
          </w:tcPr>
          <w:p w14:paraId="6DEF9289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1AD5956C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110</w:t>
            </w:r>
          </w:p>
        </w:tc>
        <w:tc>
          <w:tcPr>
            <w:tcW w:w="665" w:type="dxa"/>
          </w:tcPr>
          <w:p w14:paraId="0ED20942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2AB9E538" w14:textId="77777777" w:rsidR="005424EB" w:rsidRPr="00DA4B68" w:rsidRDefault="005424EB" w:rsidP="005424EB">
            <w:pPr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114</w:t>
            </w:r>
          </w:p>
        </w:tc>
        <w:tc>
          <w:tcPr>
            <w:tcW w:w="567" w:type="dxa"/>
          </w:tcPr>
          <w:p w14:paraId="389B70AF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3E3EAD29" w14:textId="77777777" w:rsidR="005424EB" w:rsidRPr="00DA4B68" w:rsidRDefault="005424EB" w:rsidP="005424EB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118</w:t>
            </w:r>
          </w:p>
        </w:tc>
        <w:tc>
          <w:tcPr>
            <w:tcW w:w="665" w:type="dxa"/>
          </w:tcPr>
          <w:p w14:paraId="0585D198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79C66392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122</w:t>
            </w:r>
          </w:p>
        </w:tc>
        <w:tc>
          <w:tcPr>
            <w:tcW w:w="564" w:type="dxa"/>
          </w:tcPr>
          <w:p w14:paraId="4AE6D073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13D7A1B9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126</w:t>
            </w:r>
          </w:p>
        </w:tc>
        <w:tc>
          <w:tcPr>
            <w:tcW w:w="685" w:type="dxa"/>
          </w:tcPr>
          <w:p w14:paraId="5263F6CB" w14:textId="77777777" w:rsidR="005424EB" w:rsidRPr="00DA4B68" w:rsidRDefault="005424EB" w:rsidP="005424EB">
            <w:pPr>
              <w:spacing w:before="5" w:line="260" w:lineRule="exact"/>
              <w:rPr>
                <w:sz w:val="26"/>
                <w:szCs w:val="26"/>
              </w:rPr>
            </w:pPr>
          </w:p>
          <w:p w14:paraId="5FFFB99D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130</w:t>
            </w:r>
          </w:p>
        </w:tc>
      </w:tr>
      <w:tr w:rsidR="005424EB" w:rsidRPr="00DA4B68" w14:paraId="57C27133" w14:textId="77777777" w:rsidTr="009C4734">
        <w:trPr>
          <w:trHeight w:hRule="exact" w:val="575"/>
        </w:trPr>
        <w:tc>
          <w:tcPr>
            <w:tcW w:w="917" w:type="dxa"/>
          </w:tcPr>
          <w:p w14:paraId="11195781" w14:textId="77777777" w:rsidR="005424EB" w:rsidRPr="00DA4B68" w:rsidRDefault="005424EB" w:rsidP="005424EB">
            <w:pPr>
              <w:spacing w:before="86" w:line="298" w:lineRule="auto"/>
              <w:ind w:left="102" w:right="107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 TE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143EB939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45546C84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81</w:t>
            </w:r>
          </w:p>
        </w:tc>
        <w:tc>
          <w:tcPr>
            <w:tcW w:w="521" w:type="dxa"/>
          </w:tcPr>
          <w:p w14:paraId="52D3CF41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2C2DF82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85</w:t>
            </w:r>
          </w:p>
        </w:tc>
        <w:tc>
          <w:tcPr>
            <w:tcW w:w="578" w:type="dxa"/>
          </w:tcPr>
          <w:p w14:paraId="29055179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4C13613A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89</w:t>
            </w:r>
          </w:p>
        </w:tc>
        <w:tc>
          <w:tcPr>
            <w:tcW w:w="521" w:type="dxa"/>
          </w:tcPr>
          <w:p w14:paraId="1E85D8D8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0FDCAA18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93</w:t>
            </w:r>
          </w:p>
        </w:tc>
        <w:tc>
          <w:tcPr>
            <w:tcW w:w="578" w:type="dxa"/>
          </w:tcPr>
          <w:p w14:paraId="1F76031B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0D61F8FB" w14:textId="77777777" w:rsidR="005424EB" w:rsidRPr="00DA4B68" w:rsidRDefault="005424EB" w:rsidP="005424EB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97</w:t>
            </w:r>
          </w:p>
        </w:tc>
        <w:tc>
          <w:tcPr>
            <w:tcW w:w="521" w:type="dxa"/>
          </w:tcPr>
          <w:p w14:paraId="02996451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51AA3491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101</w:t>
            </w:r>
          </w:p>
        </w:tc>
        <w:tc>
          <w:tcPr>
            <w:tcW w:w="578" w:type="dxa"/>
          </w:tcPr>
          <w:p w14:paraId="09AF80EA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CF13A25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105</w:t>
            </w:r>
          </w:p>
        </w:tc>
        <w:tc>
          <w:tcPr>
            <w:tcW w:w="521" w:type="dxa"/>
          </w:tcPr>
          <w:p w14:paraId="3D506C91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5161C952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109</w:t>
            </w:r>
          </w:p>
        </w:tc>
        <w:tc>
          <w:tcPr>
            <w:tcW w:w="665" w:type="dxa"/>
          </w:tcPr>
          <w:p w14:paraId="2F75360B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3EA70303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113</w:t>
            </w:r>
          </w:p>
        </w:tc>
        <w:tc>
          <w:tcPr>
            <w:tcW w:w="521" w:type="dxa"/>
          </w:tcPr>
          <w:p w14:paraId="282B5AB7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243E30B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117</w:t>
            </w:r>
          </w:p>
        </w:tc>
        <w:tc>
          <w:tcPr>
            <w:tcW w:w="564" w:type="dxa"/>
          </w:tcPr>
          <w:p w14:paraId="2169D831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7497964E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121</w:t>
            </w:r>
          </w:p>
        </w:tc>
        <w:tc>
          <w:tcPr>
            <w:tcW w:w="665" w:type="dxa"/>
          </w:tcPr>
          <w:p w14:paraId="766E2B9D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7B8C1AD8" w14:textId="77777777" w:rsidR="005424EB" w:rsidRPr="00DA4B68" w:rsidRDefault="005424EB" w:rsidP="005424EB">
            <w:pPr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125</w:t>
            </w:r>
          </w:p>
        </w:tc>
        <w:tc>
          <w:tcPr>
            <w:tcW w:w="567" w:type="dxa"/>
          </w:tcPr>
          <w:p w14:paraId="48EED790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0DD09C56" w14:textId="77777777" w:rsidR="005424EB" w:rsidRPr="00DA4B68" w:rsidRDefault="005424EB" w:rsidP="005424EB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129</w:t>
            </w:r>
          </w:p>
        </w:tc>
        <w:tc>
          <w:tcPr>
            <w:tcW w:w="665" w:type="dxa"/>
          </w:tcPr>
          <w:p w14:paraId="170A4DBC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0154EB82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133</w:t>
            </w:r>
          </w:p>
        </w:tc>
        <w:tc>
          <w:tcPr>
            <w:tcW w:w="564" w:type="dxa"/>
          </w:tcPr>
          <w:p w14:paraId="31DB9545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4FFA5700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137</w:t>
            </w:r>
          </w:p>
        </w:tc>
        <w:tc>
          <w:tcPr>
            <w:tcW w:w="685" w:type="dxa"/>
          </w:tcPr>
          <w:p w14:paraId="51E885A9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605C80B4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141</w:t>
            </w:r>
          </w:p>
        </w:tc>
      </w:tr>
      <w:tr w:rsidR="005424EB" w:rsidRPr="00DA4B68" w14:paraId="61232CF5" w14:textId="77777777" w:rsidTr="009C4734">
        <w:trPr>
          <w:trHeight w:hRule="exact" w:val="576"/>
        </w:trPr>
        <w:tc>
          <w:tcPr>
            <w:tcW w:w="917" w:type="dxa"/>
          </w:tcPr>
          <w:p w14:paraId="597D9C60" w14:textId="77777777" w:rsidR="005424EB" w:rsidRPr="00DA4B68" w:rsidRDefault="005424EB" w:rsidP="005424EB">
            <w:pPr>
              <w:spacing w:before="84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42E4E977" w14:textId="77777777" w:rsidR="005424EB" w:rsidRPr="00DA4B68" w:rsidRDefault="005424EB" w:rsidP="005424EB">
            <w:pPr>
              <w:spacing w:before="4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578" w:type="dxa"/>
          </w:tcPr>
          <w:p w14:paraId="62DD44DB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5DA78276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90</w:t>
            </w:r>
          </w:p>
        </w:tc>
        <w:tc>
          <w:tcPr>
            <w:tcW w:w="521" w:type="dxa"/>
          </w:tcPr>
          <w:p w14:paraId="7E44E133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338056CB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94</w:t>
            </w:r>
          </w:p>
        </w:tc>
        <w:tc>
          <w:tcPr>
            <w:tcW w:w="578" w:type="dxa"/>
          </w:tcPr>
          <w:p w14:paraId="5D8E678F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3B27D388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98</w:t>
            </w:r>
          </w:p>
        </w:tc>
        <w:tc>
          <w:tcPr>
            <w:tcW w:w="521" w:type="dxa"/>
          </w:tcPr>
          <w:p w14:paraId="01EAE88B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2BE7D1B2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102</w:t>
            </w:r>
          </w:p>
        </w:tc>
        <w:tc>
          <w:tcPr>
            <w:tcW w:w="578" w:type="dxa"/>
          </w:tcPr>
          <w:p w14:paraId="77647227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637C46DD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106</w:t>
            </w:r>
          </w:p>
        </w:tc>
        <w:tc>
          <w:tcPr>
            <w:tcW w:w="521" w:type="dxa"/>
          </w:tcPr>
          <w:p w14:paraId="31B78080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67C97DC6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110</w:t>
            </w:r>
          </w:p>
        </w:tc>
        <w:tc>
          <w:tcPr>
            <w:tcW w:w="578" w:type="dxa"/>
          </w:tcPr>
          <w:p w14:paraId="37EAF583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4BD98199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114</w:t>
            </w:r>
          </w:p>
        </w:tc>
        <w:tc>
          <w:tcPr>
            <w:tcW w:w="521" w:type="dxa"/>
          </w:tcPr>
          <w:p w14:paraId="724DB0B5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2980FFB3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118</w:t>
            </w:r>
          </w:p>
        </w:tc>
        <w:tc>
          <w:tcPr>
            <w:tcW w:w="665" w:type="dxa"/>
          </w:tcPr>
          <w:p w14:paraId="54DE37E3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6C12F2B4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122</w:t>
            </w:r>
          </w:p>
        </w:tc>
        <w:tc>
          <w:tcPr>
            <w:tcW w:w="521" w:type="dxa"/>
          </w:tcPr>
          <w:p w14:paraId="2DF5CB2B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497FFA20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126</w:t>
            </w:r>
          </w:p>
        </w:tc>
        <w:tc>
          <w:tcPr>
            <w:tcW w:w="564" w:type="dxa"/>
          </w:tcPr>
          <w:p w14:paraId="4DAB7EBB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4729B55C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130</w:t>
            </w:r>
          </w:p>
        </w:tc>
        <w:tc>
          <w:tcPr>
            <w:tcW w:w="665" w:type="dxa"/>
          </w:tcPr>
          <w:p w14:paraId="261F53B4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1ADAEC98" w14:textId="77777777" w:rsidR="005424EB" w:rsidRPr="00DA4B68" w:rsidRDefault="005424EB" w:rsidP="005424EB">
            <w:pPr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134</w:t>
            </w:r>
          </w:p>
        </w:tc>
        <w:tc>
          <w:tcPr>
            <w:tcW w:w="567" w:type="dxa"/>
          </w:tcPr>
          <w:p w14:paraId="5BB352A4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09764C1A" w14:textId="77777777" w:rsidR="005424EB" w:rsidRPr="00DA4B68" w:rsidRDefault="005424EB" w:rsidP="005424EB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138</w:t>
            </w:r>
          </w:p>
        </w:tc>
        <w:tc>
          <w:tcPr>
            <w:tcW w:w="665" w:type="dxa"/>
          </w:tcPr>
          <w:p w14:paraId="1A5231DA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5E4F38B5" w14:textId="77777777" w:rsidR="005424EB" w:rsidRPr="00DA4B68" w:rsidRDefault="005424EB" w:rsidP="005424EB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142</w:t>
            </w:r>
          </w:p>
        </w:tc>
        <w:tc>
          <w:tcPr>
            <w:tcW w:w="564" w:type="dxa"/>
          </w:tcPr>
          <w:p w14:paraId="203F60A8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3A6BCBE6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146</w:t>
            </w:r>
          </w:p>
        </w:tc>
        <w:tc>
          <w:tcPr>
            <w:tcW w:w="685" w:type="dxa"/>
          </w:tcPr>
          <w:p w14:paraId="5479F93D" w14:textId="77777777" w:rsidR="005424EB" w:rsidRPr="00DA4B68" w:rsidRDefault="005424EB" w:rsidP="005424EB">
            <w:pPr>
              <w:spacing w:before="4" w:line="260" w:lineRule="exact"/>
              <w:rPr>
                <w:sz w:val="26"/>
                <w:szCs w:val="26"/>
              </w:rPr>
            </w:pPr>
          </w:p>
          <w:p w14:paraId="665B8C53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150</w:t>
            </w:r>
          </w:p>
        </w:tc>
      </w:tr>
      <w:tr w:rsidR="005424EB" w:rsidRPr="00DA4B68" w14:paraId="4D605E76" w14:textId="77777777" w:rsidTr="009C4734">
        <w:trPr>
          <w:trHeight w:hRule="exact" w:val="575"/>
        </w:trPr>
        <w:tc>
          <w:tcPr>
            <w:tcW w:w="917" w:type="dxa"/>
          </w:tcPr>
          <w:p w14:paraId="1D80A6EC" w14:textId="77777777" w:rsidR="005424EB" w:rsidRPr="00DA4B68" w:rsidRDefault="005424EB" w:rsidP="005424EB">
            <w:pPr>
              <w:spacing w:before="7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DOLŽ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I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6B905F22" w14:textId="77777777" w:rsidR="005424EB" w:rsidRPr="00DA4B68" w:rsidRDefault="005424EB" w:rsidP="005424EB">
            <w:pPr>
              <w:spacing w:before="4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z w:val="16"/>
                <w:szCs w:val="16"/>
              </w:rPr>
              <w:t>ARTI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KL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1C9E8C6C" w14:textId="77777777" w:rsidR="005424EB" w:rsidRPr="00DA4B68" w:rsidRDefault="005424EB" w:rsidP="005424EB">
            <w:pPr>
              <w:spacing w:before="18" w:line="240" w:lineRule="exact"/>
            </w:pPr>
          </w:p>
          <w:p w14:paraId="097DC276" w14:textId="77777777" w:rsidR="005424EB" w:rsidRPr="00DA4B68" w:rsidRDefault="005424EB" w:rsidP="005424EB">
            <w:pPr>
              <w:ind w:left="138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100</w:t>
            </w:r>
          </w:p>
        </w:tc>
        <w:tc>
          <w:tcPr>
            <w:tcW w:w="521" w:type="dxa"/>
          </w:tcPr>
          <w:p w14:paraId="3899D753" w14:textId="77777777" w:rsidR="005424EB" w:rsidRPr="00DA4B68" w:rsidRDefault="005424EB" w:rsidP="005424EB">
            <w:pPr>
              <w:spacing w:before="18" w:line="240" w:lineRule="exact"/>
            </w:pPr>
          </w:p>
          <w:p w14:paraId="00E6564F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101</w:t>
            </w:r>
          </w:p>
        </w:tc>
        <w:tc>
          <w:tcPr>
            <w:tcW w:w="578" w:type="dxa"/>
          </w:tcPr>
          <w:p w14:paraId="1F89CF4C" w14:textId="77777777" w:rsidR="005424EB" w:rsidRPr="00DA4B68" w:rsidRDefault="005424EB" w:rsidP="005424EB">
            <w:pPr>
              <w:spacing w:before="18" w:line="240" w:lineRule="exact"/>
            </w:pPr>
          </w:p>
          <w:p w14:paraId="04E24BBD" w14:textId="77777777" w:rsidR="005424EB" w:rsidRPr="00DA4B68" w:rsidRDefault="005424EB" w:rsidP="005424EB">
            <w:pPr>
              <w:ind w:left="138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102</w:t>
            </w:r>
          </w:p>
        </w:tc>
        <w:tc>
          <w:tcPr>
            <w:tcW w:w="521" w:type="dxa"/>
          </w:tcPr>
          <w:p w14:paraId="78804851" w14:textId="77777777" w:rsidR="005424EB" w:rsidRPr="00DA4B68" w:rsidRDefault="005424EB" w:rsidP="005424EB">
            <w:pPr>
              <w:spacing w:before="18" w:line="240" w:lineRule="exact"/>
            </w:pPr>
          </w:p>
          <w:p w14:paraId="6C634BE3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103</w:t>
            </w:r>
          </w:p>
        </w:tc>
        <w:tc>
          <w:tcPr>
            <w:tcW w:w="578" w:type="dxa"/>
          </w:tcPr>
          <w:p w14:paraId="386340D2" w14:textId="77777777" w:rsidR="005424EB" w:rsidRPr="00DA4B68" w:rsidRDefault="005424EB" w:rsidP="005424EB">
            <w:pPr>
              <w:spacing w:before="18" w:line="240" w:lineRule="exact"/>
            </w:pPr>
          </w:p>
          <w:p w14:paraId="52BA8DC8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104</w:t>
            </w:r>
          </w:p>
        </w:tc>
        <w:tc>
          <w:tcPr>
            <w:tcW w:w="521" w:type="dxa"/>
          </w:tcPr>
          <w:p w14:paraId="59DE1529" w14:textId="77777777" w:rsidR="005424EB" w:rsidRPr="00DA4B68" w:rsidRDefault="005424EB" w:rsidP="005424EB">
            <w:pPr>
              <w:spacing w:before="18" w:line="240" w:lineRule="exact"/>
            </w:pPr>
          </w:p>
          <w:p w14:paraId="37DEA820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105</w:t>
            </w:r>
          </w:p>
        </w:tc>
        <w:tc>
          <w:tcPr>
            <w:tcW w:w="578" w:type="dxa"/>
          </w:tcPr>
          <w:p w14:paraId="73E4B27B" w14:textId="77777777" w:rsidR="005424EB" w:rsidRPr="00DA4B68" w:rsidRDefault="005424EB" w:rsidP="005424EB">
            <w:pPr>
              <w:spacing w:before="18" w:line="240" w:lineRule="exact"/>
            </w:pPr>
          </w:p>
          <w:p w14:paraId="27A0173D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106</w:t>
            </w:r>
          </w:p>
        </w:tc>
        <w:tc>
          <w:tcPr>
            <w:tcW w:w="521" w:type="dxa"/>
          </w:tcPr>
          <w:p w14:paraId="43A8510F" w14:textId="77777777" w:rsidR="005424EB" w:rsidRPr="00DA4B68" w:rsidRDefault="005424EB" w:rsidP="005424EB">
            <w:pPr>
              <w:spacing w:before="18" w:line="240" w:lineRule="exact"/>
            </w:pPr>
          </w:p>
          <w:p w14:paraId="2B3A7462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107</w:t>
            </w:r>
          </w:p>
        </w:tc>
        <w:tc>
          <w:tcPr>
            <w:tcW w:w="665" w:type="dxa"/>
          </w:tcPr>
          <w:p w14:paraId="7C8F9576" w14:textId="77777777" w:rsidR="005424EB" w:rsidRPr="00DA4B68" w:rsidRDefault="005424EB" w:rsidP="005424EB">
            <w:pPr>
              <w:spacing w:before="18" w:line="240" w:lineRule="exact"/>
            </w:pPr>
          </w:p>
          <w:p w14:paraId="2B65C31C" w14:textId="77777777" w:rsidR="005424EB" w:rsidRPr="00DA4B68" w:rsidRDefault="005424EB" w:rsidP="005424EB">
            <w:pPr>
              <w:ind w:left="103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108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79FACABB" w14:textId="77777777" w:rsidR="005424EB" w:rsidRPr="00DA4B68" w:rsidRDefault="005424EB" w:rsidP="005424EB">
            <w:pPr>
              <w:spacing w:before="18" w:line="240" w:lineRule="exact"/>
            </w:pPr>
          </w:p>
          <w:p w14:paraId="254065AA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109</w:t>
            </w:r>
          </w:p>
        </w:tc>
        <w:tc>
          <w:tcPr>
            <w:tcW w:w="564" w:type="dxa"/>
          </w:tcPr>
          <w:p w14:paraId="3288FCCE" w14:textId="77777777" w:rsidR="005424EB" w:rsidRPr="00DA4B68" w:rsidRDefault="005424EB" w:rsidP="005424EB">
            <w:pPr>
              <w:spacing w:before="18" w:line="240" w:lineRule="exact"/>
            </w:pPr>
          </w:p>
          <w:p w14:paraId="4C5740B4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110</w:t>
            </w:r>
          </w:p>
        </w:tc>
        <w:tc>
          <w:tcPr>
            <w:tcW w:w="665" w:type="dxa"/>
          </w:tcPr>
          <w:p w14:paraId="4A5A1960" w14:textId="77777777" w:rsidR="005424EB" w:rsidRPr="00DA4B68" w:rsidRDefault="005424EB" w:rsidP="005424EB">
            <w:pPr>
              <w:spacing w:before="18" w:line="240" w:lineRule="exact"/>
            </w:pPr>
          </w:p>
          <w:p w14:paraId="7D8C457F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110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0953203C" w14:textId="77777777" w:rsidR="005424EB" w:rsidRPr="00DA4B68" w:rsidRDefault="005424EB" w:rsidP="005424EB">
            <w:pPr>
              <w:spacing w:before="18" w:line="240" w:lineRule="exact"/>
            </w:pPr>
          </w:p>
          <w:p w14:paraId="55086474" w14:textId="77777777" w:rsidR="005424EB" w:rsidRPr="00DA4B68" w:rsidRDefault="005424EB" w:rsidP="005424EB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111</w:t>
            </w:r>
          </w:p>
        </w:tc>
        <w:tc>
          <w:tcPr>
            <w:tcW w:w="665" w:type="dxa"/>
          </w:tcPr>
          <w:p w14:paraId="3E029AFF" w14:textId="77777777" w:rsidR="005424EB" w:rsidRPr="00DA4B68" w:rsidRDefault="005424EB" w:rsidP="005424EB">
            <w:pPr>
              <w:spacing w:before="18" w:line="240" w:lineRule="exact"/>
            </w:pPr>
          </w:p>
          <w:p w14:paraId="0500EED9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111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4" w:type="dxa"/>
          </w:tcPr>
          <w:p w14:paraId="0FD7B5E1" w14:textId="77777777" w:rsidR="005424EB" w:rsidRPr="00DA4B68" w:rsidRDefault="005424EB" w:rsidP="005424EB">
            <w:pPr>
              <w:spacing w:before="18" w:line="240" w:lineRule="exact"/>
            </w:pPr>
          </w:p>
          <w:p w14:paraId="6169314F" w14:textId="77777777" w:rsidR="005424EB" w:rsidRPr="00DA4B68" w:rsidRDefault="005424EB" w:rsidP="005424EB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112</w:t>
            </w:r>
          </w:p>
        </w:tc>
        <w:tc>
          <w:tcPr>
            <w:tcW w:w="685" w:type="dxa"/>
          </w:tcPr>
          <w:p w14:paraId="1B9582DC" w14:textId="77777777" w:rsidR="005424EB" w:rsidRPr="00DA4B68" w:rsidRDefault="005424EB" w:rsidP="005424EB">
            <w:pPr>
              <w:spacing w:before="18" w:line="240" w:lineRule="exact"/>
            </w:pPr>
          </w:p>
          <w:p w14:paraId="51C9FF9F" w14:textId="77777777" w:rsidR="005424EB" w:rsidRPr="00DA4B68" w:rsidRDefault="005424EB" w:rsidP="005424EB">
            <w:pPr>
              <w:ind w:left="11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112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</w:tr>
      <w:tr w:rsidR="005424EB" w:rsidRPr="00DA4B68" w14:paraId="116DBA59" w14:textId="77777777" w:rsidTr="009C4734">
        <w:trPr>
          <w:trHeight w:hRule="exact" w:val="534"/>
        </w:trPr>
        <w:tc>
          <w:tcPr>
            <w:tcW w:w="917" w:type="dxa"/>
          </w:tcPr>
          <w:p w14:paraId="0514BDB2" w14:textId="77777777" w:rsidR="005424EB" w:rsidRPr="00DA4B68" w:rsidRDefault="005424EB" w:rsidP="005424EB">
            <w:pPr>
              <w:spacing w:before="86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DOLŽ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I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07BE0D90" w14:textId="77777777" w:rsidR="005424EB" w:rsidRPr="00DA4B68" w:rsidRDefault="005424EB" w:rsidP="005424EB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KO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R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211B141F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6DFB5B1" w14:textId="77777777" w:rsidR="005424EB" w:rsidRPr="00DA4B68" w:rsidRDefault="005424EB" w:rsidP="005424EB">
            <w:pPr>
              <w:ind w:left="10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76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6F4A0544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05B8E3DD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77</w:t>
            </w:r>
          </w:p>
        </w:tc>
        <w:tc>
          <w:tcPr>
            <w:tcW w:w="578" w:type="dxa"/>
          </w:tcPr>
          <w:p w14:paraId="210A46F7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251359E" w14:textId="77777777" w:rsidR="005424EB" w:rsidRPr="00DA4B68" w:rsidRDefault="005424EB" w:rsidP="005424EB">
            <w:pPr>
              <w:ind w:left="10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77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2082B79B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51CA7A8B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78</w:t>
            </w:r>
          </w:p>
        </w:tc>
        <w:tc>
          <w:tcPr>
            <w:tcW w:w="578" w:type="dxa"/>
          </w:tcPr>
          <w:p w14:paraId="5FCBFA0A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F443FC7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78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684F8F94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4F441C3F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79</w:t>
            </w:r>
          </w:p>
        </w:tc>
        <w:tc>
          <w:tcPr>
            <w:tcW w:w="578" w:type="dxa"/>
          </w:tcPr>
          <w:p w14:paraId="02FC83EB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C5D787B" w14:textId="77777777" w:rsidR="005424EB" w:rsidRPr="00DA4B68" w:rsidRDefault="005424EB" w:rsidP="005424EB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79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18E3E3AD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79A217EB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80</w:t>
            </w:r>
          </w:p>
        </w:tc>
        <w:tc>
          <w:tcPr>
            <w:tcW w:w="665" w:type="dxa"/>
          </w:tcPr>
          <w:p w14:paraId="5A7C9BCA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79717350" w14:textId="77777777" w:rsidR="005424EB" w:rsidRPr="00DA4B68" w:rsidRDefault="005424EB" w:rsidP="005424EB">
            <w:pPr>
              <w:ind w:left="15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81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1061C997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127F4D59" w14:textId="77777777" w:rsidR="005424EB" w:rsidRPr="00DA4B68" w:rsidRDefault="005424EB" w:rsidP="005424EB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</w:p>
        </w:tc>
        <w:tc>
          <w:tcPr>
            <w:tcW w:w="564" w:type="dxa"/>
          </w:tcPr>
          <w:p w14:paraId="38C6F83E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442E431B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665" w:type="dxa"/>
          </w:tcPr>
          <w:p w14:paraId="3DD141D1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1FD6D50E" w14:textId="77777777" w:rsidR="005424EB" w:rsidRPr="00DA4B68" w:rsidRDefault="005424EB" w:rsidP="005424EB">
            <w:pPr>
              <w:ind w:left="153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0FB843AB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B08B8D6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665" w:type="dxa"/>
          </w:tcPr>
          <w:p w14:paraId="08A7A8B0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2FF0B3B" w14:textId="77777777" w:rsidR="005424EB" w:rsidRPr="00DA4B68" w:rsidRDefault="005424EB" w:rsidP="005424EB">
            <w:pPr>
              <w:ind w:left="150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4" w:type="dxa"/>
          </w:tcPr>
          <w:p w14:paraId="2D5E9F1E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220AFCB8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685" w:type="dxa"/>
          </w:tcPr>
          <w:p w14:paraId="1A8DE8E0" w14:textId="77777777" w:rsidR="005424EB" w:rsidRPr="00DA4B68" w:rsidRDefault="005424EB" w:rsidP="005424EB">
            <w:pPr>
              <w:spacing w:before="3" w:line="260" w:lineRule="exact"/>
              <w:rPr>
                <w:sz w:val="26"/>
                <w:szCs w:val="26"/>
              </w:rPr>
            </w:pPr>
          </w:p>
          <w:p w14:paraId="512B9E88" w14:textId="77777777" w:rsidR="005424EB" w:rsidRPr="00DA4B68" w:rsidRDefault="005424EB" w:rsidP="005424EB">
            <w:pPr>
              <w:ind w:left="16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DA4B68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DA4B68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DA4B68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</w:tr>
    </w:tbl>
    <w:p w14:paraId="5E3BAAEA" w14:textId="77777777" w:rsidR="00437E11" w:rsidRDefault="00437E11" w:rsidP="003054CC">
      <w:pPr>
        <w:rPr>
          <w:lang w:val="sl-SI"/>
        </w:rPr>
      </w:pPr>
    </w:p>
    <w:p w14:paraId="71EE54C6" w14:textId="77777777" w:rsidR="00292C3D" w:rsidRDefault="00292C3D" w:rsidP="003054CC">
      <w:pPr>
        <w:rPr>
          <w:lang w:val="sl-SI"/>
        </w:rPr>
      </w:pPr>
    </w:p>
    <w:p w14:paraId="7D7206C1" w14:textId="77777777" w:rsidR="005424EB" w:rsidRDefault="005424EB" w:rsidP="003054CC">
      <w:pPr>
        <w:rPr>
          <w:lang w:val="sl-SI"/>
        </w:rPr>
      </w:pPr>
    </w:p>
    <w:p w14:paraId="1A7A118D" w14:textId="77777777" w:rsidR="005424EB" w:rsidRDefault="005424EB" w:rsidP="003054CC">
      <w:pPr>
        <w:rPr>
          <w:lang w:val="sl-SI"/>
        </w:rPr>
      </w:pPr>
    </w:p>
    <w:p w14:paraId="58001661" w14:textId="77777777" w:rsidR="005424EB" w:rsidRDefault="005424EB" w:rsidP="003054CC">
      <w:pPr>
        <w:rPr>
          <w:lang w:val="sl-SI"/>
        </w:rPr>
      </w:pPr>
    </w:p>
    <w:p w14:paraId="6F1AC146" w14:textId="77777777" w:rsidR="009C4734" w:rsidRDefault="009C4734" w:rsidP="003054CC">
      <w:pPr>
        <w:rPr>
          <w:lang w:val="sl-SI"/>
        </w:rPr>
      </w:pPr>
    </w:p>
    <w:p w14:paraId="7075850D" w14:textId="77777777" w:rsidR="009C4734" w:rsidRDefault="009C4734" w:rsidP="003054CC">
      <w:pPr>
        <w:rPr>
          <w:lang w:val="sl-SI"/>
        </w:rPr>
      </w:pPr>
    </w:p>
    <w:p w14:paraId="677E2FD8" w14:textId="77777777" w:rsidR="009C4734" w:rsidRDefault="009C4734" w:rsidP="003054CC">
      <w:pPr>
        <w:rPr>
          <w:lang w:val="sl-SI"/>
        </w:rPr>
      </w:pPr>
    </w:p>
    <w:p w14:paraId="6EFE4F80" w14:textId="77777777" w:rsidR="009C4734" w:rsidRDefault="009C4734" w:rsidP="003054CC">
      <w:pPr>
        <w:rPr>
          <w:lang w:val="sl-SI"/>
        </w:rPr>
      </w:pPr>
    </w:p>
    <w:p w14:paraId="2D3CE021" w14:textId="77777777" w:rsidR="009C4734" w:rsidRDefault="009C4734" w:rsidP="003054CC">
      <w:pPr>
        <w:rPr>
          <w:lang w:val="sl-SI"/>
        </w:rPr>
      </w:pPr>
    </w:p>
    <w:p w14:paraId="0C80640D" w14:textId="77777777" w:rsidR="00C75574" w:rsidRDefault="00C75574" w:rsidP="003054CC">
      <w:pPr>
        <w:rPr>
          <w:lang w:val="sl-SI"/>
        </w:rPr>
      </w:pPr>
    </w:p>
    <w:p w14:paraId="348AFFE5" w14:textId="77777777" w:rsidR="00C75574" w:rsidRDefault="00C75574" w:rsidP="003054CC">
      <w:pPr>
        <w:rPr>
          <w:lang w:val="sl-SI"/>
        </w:rPr>
      </w:pPr>
    </w:p>
    <w:p w14:paraId="136F2AEE" w14:textId="77777777" w:rsidR="009C4734" w:rsidRDefault="009C4734" w:rsidP="003054CC">
      <w:pPr>
        <w:rPr>
          <w:lang w:val="sl-SI"/>
        </w:rPr>
      </w:pPr>
    </w:p>
    <w:p w14:paraId="2ACEB73E" w14:textId="77777777" w:rsidR="009C4734" w:rsidRDefault="009C4734" w:rsidP="003054CC">
      <w:pPr>
        <w:rPr>
          <w:lang w:val="sl-SI"/>
        </w:rPr>
      </w:pPr>
    </w:p>
    <w:p w14:paraId="575883A3" w14:textId="77777777" w:rsidR="009C4734" w:rsidRDefault="009C4734" w:rsidP="003054CC">
      <w:pPr>
        <w:rPr>
          <w:lang w:val="sl-SI"/>
        </w:rPr>
      </w:pPr>
    </w:p>
    <w:p w14:paraId="79BEF44E" w14:textId="77777777" w:rsidR="009C4734" w:rsidRDefault="009C4734" w:rsidP="003054CC">
      <w:pPr>
        <w:rPr>
          <w:lang w:val="sl-SI"/>
        </w:rPr>
      </w:pPr>
    </w:p>
    <w:p w14:paraId="2DAF4A59" w14:textId="77777777" w:rsidR="009C4734" w:rsidRDefault="009C4734" w:rsidP="003054CC">
      <w:pPr>
        <w:rPr>
          <w:lang w:val="sl-SI"/>
        </w:rPr>
      </w:pPr>
    </w:p>
    <w:p w14:paraId="38C41578" w14:textId="77777777" w:rsidR="009C4734" w:rsidRDefault="009C4734" w:rsidP="003054CC">
      <w:pPr>
        <w:rPr>
          <w:lang w:val="sl-SI"/>
        </w:rPr>
      </w:pPr>
    </w:p>
    <w:p w14:paraId="2546D997" w14:textId="1197520C" w:rsidR="00437E11" w:rsidRPr="003054CC" w:rsidRDefault="00437E11" w:rsidP="00437E11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lastRenderedPageBreak/>
        <w:t xml:space="preserve">Naziv izdelka: </w:t>
      </w:r>
      <w:r>
        <w:rPr>
          <w:b/>
          <w:lang w:val="sl-SI"/>
        </w:rPr>
        <w:t>Hlače zaščitne - farmer</w:t>
      </w:r>
      <w:r w:rsidRPr="003054CC">
        <w:rPr>
          <w:b/>
          <w:lang w:val="sl-SI"/>
        </w:rPr>
        <w:t xml:space="preserve"> (</w:t>
      </w:r>
      <w:r w:rsidRPr="008C3826">
        <w:rPr>
          <w:b/>
          <w:lang w:val="sl-SI"/>
        </w:rPr>
        <w:t>OVO-</w:t>
      </w:r>
      <w:r w:rsidR="008C3826" w:rsidRPr="008C3826">
        <w:rPr>
          <w:b/>
          <w:lang w:val="sl-SI"/>
        </w:rPr>
        <w:t>198</w:t>
      </w:r>
      <w:r w:rsidRPr="008C3826">
        <w:rPr>
          <w:b/>
          <w:lang w:val="sl-SI"/>
        </w:rPr>
        <w:t xml:space="preserve"> in OVO-</w:t>
      </w:r>
      <w:r w:rsidR="008C3826" w:rsidRPr="008C3826">
        <w:rPr>
          <w:b/>
          <w:lang w:val="sl-SI"/>
        </w:rPr>
        <w:t>19</w:t>
      </w:r>
      <w:r w:rsidRPr="008C3826">
        <w:rPr>
          <w:b/>
          <w:lang w:val="sl-SI"/>
        </w:rPr>
        <w:t>9)</w:t>
      </w:r>
    </w:p>
    <w:p w14:paraId="2A164CEC" w14:textId="77777777" w:rsidR="00437E11" w:rsidRPr="003054CC" w:rsidRDefault="00437E11" w:rsidP="00437E11">
      <w:pPr>
        <w:jc w:val="both"/>
        <w:rPr>
          <w:b/>
          <w:lang w:val="sl-SI"/>
        </w:rPr>
      </w:pPr>
    </w:p>
    <w:p w14:paraId="3491D61F" w14:textId="77777777" w:rsidR="00437E11" w:rsidRPr="003054CC" w:rsidRDefault="00437E11" w:rsidP="00437E11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59D03BAD" w14:textId="77777777" w:rsidR="00437E11" w:rsidRDefault="00437E11" w:rsidP="00437E11">
      <w:pPr>
        <w:jc w:val="both"/>
        <w:rPr>
          <w:lang w:val="sl-SI"/>
        </w:rPr>
      </w:pPr>
    </w:p>
    <w:p w14:paraId="186A1638" w14:textId="1F37A44A" w:rsidR="00437E11" w:rsidRDefault="00437E11" w:rsidP="00437E11">
      <w:pPr>
        <w:jc w:val="both"/>
        <w:rPr>
          <w:rFonts w:cs="Arial"/>
          <w:lang w:val="sl-SI"/>
        </w:rPr>
      </w:pPr>
      <w:r w:rsidRPr="00437E11">
        <w:rPr>
          <w:lang w:val="sl-SI"/>
        </w:rPr>
        <w:t xml:space="preserve">Farmer hlače imajo žep na podaljšku, ki se zapenja s </w:t>
      </w:r>
      <w:r>
        <w:rPr>
          <w:lang w:val="sl-SI"/>
        </w:rPr>
        <w:t>skrito zadrgo.</w:t>
      </w:r>
      <w:r w:rsidRPr="00437E11">
        <w:rPr>
          <w:lang w:val="sl-SI"/>
        </w:rPr>
        <w:t xml:space="preserve"> V pasni višini sta dva žepa, ki se zapenjata s skritimi stiskači.</w:t>
      </w:r>
      <w:r>
        <w:rPr>
          <w:lang w:val="sl-SI"/>
        </w:rPr>
        <w:t xml:space="preserve"> Bočna </w:t>
      </w:r>
      <w:r w:rsidRPr="003054CC">
        <w:rPr>
          <w:lang w:val="sl-SI"/>
        </w:rPr>
        <w:t>žep</w:t>
      </w:r>
      <w:r>
        <w:rPr>
          <w:lang w:val="sl-SI"/>
        </w:rPr>
        <w:t>a sta pršita na levi in desni strani v predelu stegna, katera se zapirata s skrito zadrgo.</w:t>
      </w:r>
      <w:r w:rsidRPr="003054CC">
        <w:rPr>
          <w:lang w:val="sl-SI"/>
        </w:rPr>
        <w:t xml:space="preserve"> </w:t>
      </w:r>
      <w:r>
        <w:rPr>
          <w:rFonts w:cs="Arial"/>
          <w:lang w:val="sl-SI"/>
        </w:rPr>
        <w:t>S</w:t>
      </w:r>
      <w:r w:rsidRPr="00D82B3D">
        <w:rPr>
          <w:rFonts w:cs="Arial"/>
          <w:lang w:val="sl-SI"/>
        </w:rPr>
        <w:t>tandardni žep s stiskačem zadaj desno</w:t>
      </w:r>
      <w:r w:rsidRPr="003054CC">
        <w:rPr>
          <w:lang w:val="sl-SI"/>
        </w:rPr>
        <w:t>.</w:t>
      </w:r>
      <w:r w:rsidRPr="00437E11">
        <w:rPr>
          <w:lang w:val="sl-SI"/>
        </w:rPr>
        <w:t xml:space="preserve"> Farmer hlače se v sprednjem </w:t>
      </w:r>
      <w:proofErr w:type="spellStart"/>
      <w:r w:rsidRPr="00437E11">
        <w:rPr>
          <w:lang w:val="sl-SI"/>
        </w:rPr>
        <w:t>razporu</w:t>
      </w:r>
      <w:proofErr w:type="spellEnd"/>
      <w:r w:rsidRPr="00437E11">
        <w:rPr>
          <w:lang w:val="sl-SI"/>
        </w:rPr>
        <w:t xml:space="preserve"> zapenjajo z </w:t>
      </w:r>
      <w:r>
        <w:rPr>
          <w:lang w:val="sl-SI"/>
        </w:rPr>
        <w:t>gumbi pokritimi z blagom</w:t>
      </w:r>
      <w:r w:rsidRPr="00437E11">
        <w:rPr>
          <w:lang w:val="sl-SI"/>
        </w:rPr>
        <w:t xml:space="preserve">, v stranskem razporku se zapenjajo z dvema gumboma. </w:t>
      </w:r>
      <w:r w:rsidRPr="003054CC">
        <w:rPr>
          <w:lang w:val="sl-SI"/>
        </w:rPr>
        <w:t xml:space="preserve">Sedalni </w:t>
      </w:r>
      <w:r>
        <w:rPr>
          <w:lang w:val="sl-SI"/>
        </w:rPr>
        <w:t>in kolenski del je dodatno ojačan, vsi</w:t>
      </w:r>
      <w:r w:rsidRPr="003054CC">
        <w:rPr>
          <w:lang w:val="sl-SI"/>
        </w:rPr>
        <w:t xml:space="preserve"> šivi so kakovostno izdelani, da vzdržijo naprezanja pri opravljanju službenih nalog.</w:t>
      </w:r>
      <w:r w:rsidRPr="0037439D">
        <w:rPr>
          <w:rFonts w:cs="Arial"/>
          <w:lang w:val="sl-SI"/>
        </w:rPr>
        <w:t xml:space="preserve"> </w:t>
      </w:r>
      <w:r w:rsidRPr="00437E11">
        <w:rPr>
          <w:lang w:val="sl-SI"/>
        </w:rPr>
        <w:t>Zadaj v višini pasu je vstavljena elastika. Farmer hlače imajo nastavljive elastične naramnice z možnostjo regulacije.</w:t>
      </w:r>
    </w:p>
    <w:p w14:paraId="009CDC5F" w14:textId="77777777" w:rsidR="00437E11" w:rsidRPr="003054CC" w:rsidRDefault="00437E11" w:rsidP="00437E11">
      <w:pPr>
        <w:jc w:val="both"/>
        <w:rPr>
          <w:lang w:val="sl-SI"/>
        </w:rPr>
      </w:pPr>
      <w:r w:rsidRPr="00D82B3D">
        <w:rPr>
          <w:rFonts w:cs="Arial"/>
          <w:lang w:val="sl-SI"/>
        </w:rPr>
        <w:t>Na notranji strani obstojna etiketa s podatki: velikostna številka, način vzdrževanja, surovinska sestava, naziv proizvajalca, leto izdelave.</w:t>
      </w:r>
    </w:p>
    <w:p w14:paraId="5F406FEC" w14:textId="6F71DD41" w:rsidR="00C75574" w:rsidRPr="00A8379C" w:rsidRDefault="00437E11" w:rsidP="00C75574">
      <w:pPr>
        <w:jc w:val="both"/>
        <w:rPr>
          <w:rFonts w:cs="Arial"/>
          <w:lang w:val="sl-SI"/>
        </w:rPr>
      </w:pPr>
      <w:r w:rsidRPr="003B796D">
        <w:rPr>
          <w:rFonts w:cs="Arial"/>
          <w:b/>
          <w:lang w:val="sl-SI"/>
        </w:rPr>
        <w:t xml:space="preserve">Zimske zaščitne </w:t>
      </w:r>
      <w:r w:rsidR="006B636C" w:rsidRPr="003B796D">
        <w:rPr>
          <w:rFonts w:cs="Arial"/>
          <w:b/>
          <w:lang w:val="sl-SI"/>
        </w:rPr>
        <w:t xml:space="preserve">farmer </w:t>
      </w:r>
      <w:r w:rsidRPr="003B796D">
        <w:rPr>
          <w:rFonts w:cs="Arial"/>
          <w:b/>
          <w:lang w:val="sl-SI"/>
        </w:rPr>
        <w:t>hlače</w:t>
      </w:r>
      <w:r>
        <w:rPr>
          <w:rFonts w:cs="Arial"/>
          <w:lang w:val="sl-SI"/>
        </w:rPr>
        <w:t xml:space="preserve"> so</w:t>
      </w:r>
      <w:r>
        <w:rPr>
          <w:lang w:val="sl-SI"/>
        </w:rPr>
        <w:t xml:space="preserve"> </w:t>
      </w:r>
      <w:r w:rsidR="003B796D" w:rsidRPr="003B796D">
        <w:rPr>
          <w:lang w:val="sl-SI"/>
        </w:rPr>
        <w:t>enak</w:t>
      </w:r>
      <w:r w:rsidR="003B796D">
        <w:rPr>
          <w:lang w:val="sl-SI"/>
        </w:rPr>
        <w:t>e</w:t>
      </w:r>
      <w:r w:rsidR="003B796D" w:rsidRPr="003B796D">
        <w:rPr>
          <w:lang w:val="sl-SI"/>
        </w:rPr>
        <w:t xml:space="preserve"> letni</w:t>
      </w:r>
      <w:r w:rsidR="003B796D">
        <w:rPr>
          <w:lang w:val="sl-SI"/>
        </w:rPr>
        <w:t>m</w:t>
      </w:r>
      <w:r w:rsidR="003B796D" w:rsidRPr="003B796D">
        <w:rPr>
          <w:lang w:val="sl-SI"/>
        </w:rPr>
        <w:t xml:space="preserve">, le da </w:t>
      </w:r>
      <w:r w:rsidR="003B796D">
        <w:rPr>
          <w:lang w:val="sl-SI"/>
        </w:rPr>
        <w:t>so</w:t>
      </w:r>
      <w:r w:rsidR="003B796D" w:rsidRPr="003B796D">
        <w:rPr>
          <w:lang w:val="sl-SI"/>
        </w:rPr>
        <w:t xml:space="preserve"> podložen</w:t>
      </w:r>
      <w:r w:rsidR="003B796D">
        <w:rPr>
          <w:lang w:val="sl-SI"/>
        </w:rPr>
        <w:t>e</w:t>
      </w:r>
      <w:r w:rsidR="003B796D" w:rsidRPr="003B796D">
        <w:rPr>
          <w:lang w:val="sl-SI"/>
        </w:rPr>
        <w:t xml:space="preserve"> s toplo podlogo ''štepe</w:t>
      </w:r>
      <w:r w:rsidR="004C5504">
        <w:rPr>
          <w:lang w:val="sl-SI"/>
        </w:rPr>
        <w:t>ks</w:t>
      </w:r>
      <w:r w:rsidR="003B796D" w:rsidRPr="003B796D">
        <w:rPr>
          <w:lang w:val="sl-SI"/>
        </w:rPr>
        <w:t>''</w:t>
      </w:r>
      <w:r w:rsidR="00C75574" w:rsidRPr="00C75574">
        <w:rPr>
          <w:lang w:val="sl-SI"/>
        </w:rPr>
        <w:t xml:space="preserve"> (100 % </w:t>
      </w:r>
      <w:r w:rsidR="00C75574">
        <w:rPr>
          <w:lang w:val="sl-SI"/>
        </w:rPr>
        <w:t>poliester</w:t>
      </w:r>
      <w:r w:rsidR="00C75574" w:rsidRPr="00C75574">
        <w:rPr>
          <w:lang w:val="sl-SI"/>
        </w:rPr>
        <w:t>)</w:t>
      </w:r>
      <w:r w:rsidR="00C75574">
        <w:rPr>
          <w:lang w:val="sl-SI"/>
        </w:rPr>
        <w:t>, ki je enakomerno razpodeljen po celotni površini.</w:t>
      </w:r>
    </w:p>
    <w:p w14:paraId="1CBEC942" w14:textId="2C8757CF" w:rsidR="00437E11" w:rsidRDefault="00437E11" w:rsidP="00437E11">
      <w:pPr>
        <w:jc w:val="both"/>
        <w:rPr>
          <w:rFonts w:cs="Arial"/>
          <w:lang w:val="sl-SI"/>
        </w:rPr>
      </w:pPr>
    </w:p>
    <w:p w14:paraId="268C586F" w14:textId="77777777" w:rsidR="00D82B3D" w:rsidRDefault="00D82B3D" w:rsidP="003054CC">
      <w:pPr>
        <w:rPr>
          <w:lang w:val="sl-SI"/>
        </w:rPr>
      </w:pPr>
    </w:p>
    <w:p w14:paraId="2CD50080" w14:textId="77777777" w:rsidR="00D82B3D" w:rsidRDefault="00D82B3D" w:rsidP="003054CC">
      <w:pPr>
        <w:rPr>
          <w:lang w:val="sl-SI" w:eastAsia="sl-SI"/>
        </w:rPr>
      </w:pPr>
    </w:p>
    <w:p w14:paraId="7285CD92" w14:textId="77777777" w:rsidR="00292C3D" w:rsidRDefault="00292C3D" w:rsidP="00292C3D">
      <w:pPr>
        <w:jc w:val="both"/>
      </w:pPr>
      <w:r>
        <w:rPr>
          <w:b/>
          <w:bCs/>
        </w:rPr>
        <w:t xml:space="preserve">TABELA MER </w:t>
      </w:r>
    </w:p>
    <w:p w14:paraId="42422CBE" w14:textId="77777777" w:rsidR="000D5C62" w:rsidRDefault="000D5C62" w:rsidP="003054CC">
      <w:pPr>
        <w:rPr>
          <w:lang w:val="sl-SI" w:eastAsia="sl-SI"/>
        </w:rPr>
      </w:pP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"/>
        <w:gridCol w:w="578"/>
        <w:gridCol w:w="521"/>
        <w:gridCol w:w="578"/>
        <w:gridCol w:w="521"/>
        <w:gridCol w:w="578"/>
        <w:gridCol w:w="521"/>
        <w:gridCol w:w="578"/>
        <w:gridCol w:w="521"/>
        <w:gridCol w:w="665"/>
        <w:gridCol w:w="521"/>
        <w:gridCol w:w="564"/>
        <w:gridCol w:w="665"/>
        <w:gridCol w:w="567"/>
        <w:gridCol w:w="665"/>
        <w:gridCol w:w="564"/>
        <w:gridCol w:w="685"/>
      </w:tblGrid>
      <w:tr w:rsidR="009C4734" w:rsidRPr="0095063D" w14:paraId="280128EF" w14:textId="77777777" w:rsidTr="009C4734">
        <w:trPr>
          <w:trHeight w:hRule="exact" w:val="734"/>
        </w:trPr>
        <w:tc>
          <w:tcPr>
            <w:tcW w:w="917" w:type="dxa"/>
            <w:vMerge w:val="restart"/>
          </w:tcPr>
          <w:p w14:paraId="6B4D90D1" w14:textId="77777777" w:rsidR="009C4734" w:rsidRPr="0095063D" w:rsidRDefault="009C4734" w:rsidP="00C832B6">
            <w:pPr>
              <w:spacing w:line="200" w:lineRule="exact"/>
              <w:rPr>
                <w:sz w:val="20"/>
                <w:szCs w:val="20"/>
              </w:rPr>
            </w:pPr>
          </w:p>
          <w:p w14:paraId="19B984E9" w14:textId="77777777" w:rsidR="009C4734" w:rsidRPr="0095063D" w:rsidRDefault="009C4734" w:rsidP="00C832B6">
            <w:pPr>
              <w:spacing w:before="1" w:line="280" w:lineRule="exact"/>
              <w:rPr>
                <w:sz w:val="28"/>
                <w:szCs w:val="28"/>
              </w:rPr>
            </w:pPr>
          </w:p>
          <w:p w14:paraId="7D2C902B" w14:textId="77777777" w:rsidR="009C4734" w:rsidRPr="0095063D" w:rsidRDefault="009C4734" w:rsidP="00C832B6">
            <w:pPr>
              <w:ind w:left="20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z w:val="20"/>
                <w:szCs w:val="20"/>
              </w:rPr>
              <w:t>M</w:t>
            </w: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ER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E</w:t>
            </w:r>
          </w:p>
        </w:tc>
        <w:tc>
          <w:tcPr>
            <w:tcW w:w="9292" w:type="dxa"/>
            <w:gridSpan w:val="16"/>
          </w:tcPr>
          <w:p w14:paraId="31A3C44C" w14:textId="77777777" w:rsidR="009C4734" w:rsidRPr="0095063D" w:rsidRDefault="009C4734" w:rsidP="00C832B6">
            <w:pPr>
              <w:spacing w:before="1" w:line="240" w:lineRule="exact"/>
            </w:pPr>
          </w:p>
          <w:p w14:paraId="72AE690E" w14:textId="77777777" w:rsidR="009C4734" w:rsidRPr="0095063D" w:rsidRDefault="009C4734" w:rsidP="00C832B6">
            <w:pPr>
              <w:ind w:left="3574" w:right="3556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VE</w:t>
            </w: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L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IK</w:t>
            </w: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O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 w:rsidRPr="0095063D"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 w:rsidRPr="0095063D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95063D"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r w:rsidRPr="0095063D">
              <w:rPr>
                <w:rFonts w:ascii="Tahoma" w:eastAsia="Tahoma" w:hAnsi="Tahoma" w:cs="Tahoma"/>
                <w:spacing w:val="2"/>
                <w:w w:val="99"/>
                <w:sz w:val="20"/>
                <w:szCs w:val="20"/>
              </w:rPr>
              <w:t>Š</w:t>
            </w:r>
            <w:r w:rsidRPr="0095063D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T</w:t>
            </w:r>
            <w:r w:rsidRPr="0095063D">
              <w:rPr>
                <w:rFonts w:ascii="Tahoma" w:eastAsia="Tahoma" w:hAnsi="Tahoma" w:cs="Tahoma"/>
                <w:spacing w:val="1"/>
                <w:w w:val="99"/>
                <w:sz w:val="20"/>
                <w:szCs w:val="20"/>
              </w:rPr>
              <w:t>EV</w:t>
            </w:r>
            <w:r w:rsidRPr="0095063D">
              <w:rPr>
                <w:rFonts w:ascii="Tahoma" w:eastAsia="Tahoma" w:hAnsi="Tahoma" w:cs="Tahoma"/>
                <w:w w:val="99"/>
                <w:sz w:val="20"/>
                <w:szCs w:val="20"/>
              </w:rPr>
              <w:t>I</w:t>
            </w:r>
            <w:r w:rsidRPr="0095063D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L</w:t>
            </w:r>
            <w:r w:rsidRPr="0095063D">
              <w:rPr>
                <w:rFonts w:ascii="Tahoma" w:eastAsia="Tahoma" w:hAnsi="Tahoma" w:cs="Tahoma"/>
                <w:w w:val="99"/>
                <w:sz w:val="20"/>
                <w:szCs w:val="20"/>
              </w:rPr>
              <w:t>KE</w:t>
            </w:r>
          </w:p>
        </w:tc>
      </w:tr>
      <w:tr w:rsidR="009C4734" w:rsidRPr="0095063D" w14:paraId="73715A51" w14:textId="77777777" w:rsidTr="009C4734">
        <w:trPr>
          <w:trHeight w:hRule="exact" w:val="413"/>
        </w:trPr>
        <w:tc>
          <w:tcPr>
            <w:tcW w:w="917" w:type="dxa"/>
            <w:vMerge/>
          </w:tcPr>
          <w:p w14:paraId="4F8C3390" w14:textId="77777777" w:rsidR="009C4734" w:rsidRPr="0095063D" w:rsidRDefault="009C4734" w:rsidP="00C832B6"/>
        </w:tc>
        <w:tc>
          <w:tcPr>
            <w:tcW w:w="578" w:type="dxa"/>
          </w:tcPr>
          <w:p w14:paraId="50A2F3E1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1672CD0B" w14:textId="77777777" w:rsidR="009C4734" w:rsidRPr="0095063D" w:rsidRDefault="009C4734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521" w:type="dxa"/>
          </w:tcPr>
          <w:p w14:paraId="4D30CB5A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63F629EA" w14:textId="77777777" w:rsidR="009C4734" w:rsidRPr="0095063D" w:rsidRDefault="009C4734" w:rsidP="00C832B6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78" w:type="dxa"/>
          </w:tcPr>
          <w:p w14:paraId="75B2D743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68F91CB3" w14:textId="77777777" w:rsidR="009C4734" w:rsidRPr="0095063D" w:rsidRDefault="009C4734" w:rsidP="00C832B6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521" w:type="dxa"/>
          </w:tcPr>
          <w:p w14:paraId="37CEE681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176DB6C9" w14:textId="77777777" w:rsidR="009C4734" w:rsidRPr="0095063D" w:rsidRDefault="009C4734" w:rsidP="00C832B6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578" w:type="dxa"/>
          </w:tcPr>
          <w:p w14:paraId="670A0147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05DFECD8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521" w:type="dxa"/>
          </w:tcPr>
          <w:p w14:paraId="7A8DCB18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2CB55380" w14:textId="77777777" w:rsidR="009C4734" w:rsidRPr="0095063D" w:rsidRDefault="009C4734" w:rsidP="00C832B6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578" w:type="dxa"/>
          </w:tcPr>
          <w:p w14:paraId="43513209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1CF969A0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521" w:type="dxa"/>
          </w:tcPr>
          <w:p w14:paraId="2755D740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232F679A" w14:textId="77777777" w:rsidR="009C4734" w:rsidRPr="0095063D" w:rsidRDefault="009C4734" w:rsidP="00C832B6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65" w:type="dxa"/>
          </w:tcPr>
          <w:p w14:paraId="6CA63F02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40CC152E" w14:textId="77777777" w:rsidR="009C4734" w:rsidRPr="0095063D" w:rsidRDefault="009C4734" w:rsidP="00C832B6">
            <w:pPr>
              <w:ind w:left="19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521" w:type="dxa"/>
          </w:tcPr>
          <w:p w14:paraId="70555D73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15EEF985" w14:textId="77777777" w:rsidR="009C4734" w:rsidRPr="0095063D" w:rsidRDefault="009C4734" w:rsidP="00C832B6">
            <w:pPr>
              <w:ind w:left="12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564" w:type="dxa"/>
          </w:tcPr>
          <w:p w14:paraId="0BE716CC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3B623B6B" w14:textId="77777777" w:rsidR="009C4734" w:rsidRPr="0095063D" w:rsidRDefault="009C4734" w:rsidP="00C832B6">
            <w:pPr>
              <w:ind w:left="15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65" w:type="dxa"/>
          </w:tcPr>
          <w:p w14:paraId="428E5143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68D04590" w14:textId="77777777" w:rsidR="009C4734" w:rsidRPr="0095063D" w:rsidRDefault="009C4734" w:rsidP="00C832B6">
            <w:pPr>
              <w:ind w:left="20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567" w:type="dxa"/>
          </w:tcPr>
          <w:p w14:paraId="1909976E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200322F1" w14:textId="77777777" w:rsidR="009C4734" w:rsidRPr="0095063D" w:rsidRDefault="009C4734" w:rsidP="00C832B6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665" w:type="dxa"/>
          </w:tcPr>
          <w:p w14:paraId="33603212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0C6DB110" w14:textId="77777777" w:rsidR="009C4734" w:rsidRPr="0095063D" w:rsidRDefault="009C4734" w:rsidP="00C832B6">
            <w:pPr>
              <w:ind w:left="19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564" w:type="dxa"/>
          </w:tcPr>
          <w:p w14:paraId="672E6217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7975FDCB" w14:textId="77777777" w:rsidR="009C4734" w:rsidRPr="0095063D" w:rsidRDefault="009C4734" w:rsidP="00C832B6">
            <w:pPr>
              <w:ind w:left="15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85" w:type="dxa"/>
          </w:tcPr>
          <w:p w14:paraId="3E965519" w14:textId="77777777" w:rsidR="009C4734" w:rsidRPr="0095063D" w:rsidRDefault="009C4734" w:rsidP="00C832B6">
            <w:pPr>
              <w:spacing w:before="8" w:line="110" w:lineRule="exact"/>
              <w:rPr>
                <w:sz w:val="11"/>
                <w:szCs w:val="11"/>
              </w:rPr>
            </w:pPr>
          </w:p>
          <w:p w14:paraId="284B7FC4" w14:textId="77777777" w:rsidR="009C4734" w:rsidRPr="0095063D" w:rsidRDefault="009C4734" w:rsidP="00C832B6">
            <w:pPr>
              <w:ind w:left="21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95063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70</w:t>
            </w:r>
          </w:p>
        </w:tc>
      </w:tr>
      <w:tr w:rsidR="009C4734" w:rsidRPr="0095063D" w14:paraId="0FBE8490" w14:textId="77777777" w:rsidTr="009C4734">
        <w:trPr>
          <w:trHeight w:hRule="exact" w:val="576"/>
        </w:trPr>
        <w:tc>
          <w:tcPr>
            <w:tcW w:w="917" w:type="dxa"/>
          </w:tcPr>
          <w:p w14:paraId="5EA2C6A4" w14:textId="77777777" w:rsidR="009C4734" w:rsidRPr="0095063D" w:rsidRDefault="009C4734" w:rsidP="00C832B6">
            <w:pPr>
              <w:spacing w:before="84" w:line="301" w:lineRule="auto"/>
              <w:ind w:left="102" w:right="107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PA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 TE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25AB6D1A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C854B06" w14:textId="77777777" w:rsidR="009C4734" w:rsidRPr="0095063D" w:rsidRDefault="009C4734" w:rsidP="00C832B6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70</w:t>
            </w:r>
          </w:p>
        </w:tc>
        <w:tc>
          <w:tcPr>
            <w:tcW w:w="521" w:type="dxa"/>
          </w:tcPr>
          <w:p w14:paraId="609BF115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597C8C8B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74</w:t>
            </w:r>
          </w:p>
        </w:tc>
        <w:tc>
          <w:tcPr>
            <w:tcW w:w="578" w:type="dxa"/>
          </w:tcPr>
          <w:p w14:paraId="1A288924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2021D8FC" w14:textId="77777777" w:rsidR="009C4734" w:rsidRPr="0095063D" w:rsidRDefault="009C4734" w:rsidP="00C832B6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78</w:t>
            </w:r>
          </w:p>
        </w:tc>
        <w:tc>
          <w:tcPr>
            <w:tcW w:w="521" w:type="dxa"/>
          </w:tcPr>
          <w:p w14:paraId="4D8E0A25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5D281C09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</w:p>
        </w:tc>
        <w:tc>
          <w:tcPr>
            <w:tcW w:w="578" w:type="dxa"/>
          </w:tcPr>
          <w:p w14:paraId="66C86301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08B001F" w14:textId="77777777" w:rsidR="009C4734" w:rsidRPr="0095063D" w:rsidRDefault="009C4734" w:rsidP="00C832B6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86</w:t>
            </w:r>
          </w:p>
        </w:tc>
        <w:tc>
          <w:tcPr>
            <w:tcW w:w="521" w:type="dxa"/>
          </w:tcPr>
          <w:p w14:paraId="5F90682C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41F941B1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90</w:t>
            </w:r>
          </w:p>
        </w:tc>
        <w:tc>
          <w:tcPr>
            <w:tcW w:w="578" w:type="dxa"/>
          </w:tcPr>
          <w:p w14:paraId="1259F7C0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20822910" w14:textId="77777777" w:rsidR="009C4734" w:rsidRPr="0095063D" w:rsidRDefault="009C4734" w:rsidP="00C832B6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94</w:t>
            </w:r>
          </w:p>
        </w:tc>
        <w:tc>
          <w:tcPr>
            <w:tcW w:w="521" w:type="dxa"/>
          </w:tcPr>
          <w:p w14:paraId="3C6E1A03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6E8BEB4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98</w:t>
            </w:r>
          </w:p>
        </w:tc>
        <w:tc>
          <w:tcPr>
            <w:tcW w:w="665" w:type="dxa"/>
          </w:tcPr>
          <w:p w14:paraId="09E8E286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4646EE12" w14:textId="77777777" w:rsidR="009C4734" w:rsidRPr="0095063D" w:rsidRDefault="009C4734" w:rsidP="00C832B6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102</w:t>
            </w:r>
          </w:p>
        </w:tc>
        <w:tc>
          <w:tcPr>
            <w:tcW w:w="521" w:type="dxa"/>
          </w:tcPr>
          <w:p w14:paraId="2A27F5A4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5A076AE5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106</w:t>
            </w:r>
          </w:p>
        </w:tc>
        <w:tc>
          <w:tcPr>
            <w:tcW w:w="564" w:type="dxa"/>
          </w:tcPr>
          <w:p w14:paraId="699CB69E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C16CD06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110</w:t>
            </w:r>
          </w:p>
        </w:tc>
        <w:tc>
          <w:tcPr>
            <w:tcW w:w="665" w:type="dxa"/>
          </w:tcPr>
          <w:p w14:paraId="51C44229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712AF6B5" w14:textId="77777777" w:rsidR="009C4734" w:rsidRPr="0095063D" w:rsidRDefault="009C4734" w:rsidP="00C832B6">
            <w:pPr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114</w:t>
            </w:r>
          </w:p>
        </w:tc>
        <w:tc>
          <w:tcPr>
            <w:tcW w:w="567" w:type="dxa"/>
          </w:tcPr>
          <w:p w14:paraId="18477977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090B7984" w14:textId="77777777" w:rsidR="009C4734" w:rsidRPr="0095063D" w:rsidRDefault="009C4734" w:rsidP="00C832B6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118</w:t>
            </w:r>
          </w:p>
        </w:tc>
        <w:tc>
          <w:tcPr>
            <w:tcW w:w="665" w:type="dxa"/>
          </w:tcPr>
          <w:p w14:paraId="184161AC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1F4CB71D" w14:textId="77777777" w:rsidR="009C4734" w:rsidRPr="0095063D" w:rsidRDefault="009C4734" w:rsidP="00C832B6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122</w:t>
            </w:r>
          </w:p>
        </w:tc>
        <w:tc>
          <w:tcPr>
            <w:tcW w:w="564" w:type="dxa"/>
          </w:tcPr>
          <w:p w14:paraId="5D198CC7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83AA5CE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126</w:t>
            </w:r>
          </w:p>
        </w:tc>
        <w:tc>
          <w:tcPr>
            <w:tcW w:w="685" w:type="dxa"/>
          </w:tcPr>
          <w:p w14:paraId="3CF79ED0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02945647" w14:textId="77777777" w:rsidR="009C4734" w:rsidRPr="0095063D" w:rsidRDefault="009C4734" w:rsidP="00C832B6">
            <w:pPr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130</w:t>
            </w:r>
          </w:p>
        </w:tc>
      </w:tr>
      <w:tr w:rsidR="009C4734" w:rsidRPr="0095063D" w14:paraId="365ECDA7" w14:textId="77777777" w:rsidTr="009C4734">
        <w:trPr>
          <w:trHeight w:hRule="exact" w:val="575"/>
        </w:trPr>
        <w:tc>
          <w:tcPr>
            <w:tcW w:w="917" w:type="dxa"/>
          </w:tcPr>
          <w:p w14:paraId="1AF04695" w14:textId="77777777" w:rsidR="009C4734" w:rsidRPr="0095063D" w:rsidRDefault="009C4734" w:rsidP="00C832B6">
            <w:pPr>
              <w:spacing w:before="84" w:line="301" w:lineRule="auto"/>
              <w:ind w:left="102" w:right="135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PA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 xml:space="preserve">A 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578" w:type="dxa"/>
          </w:tcPr>
          <w:p w14:paraId="0ED08A70" w14:textId="77777777" w:rsidR="009C4734" w:rsidRPr="0095063D" w:rsidRDefault="009C4734" w:rsidP="00C832B6">
            <w:pPr>
              <w:spacing w:before="45"/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68-</w:t>
            </w:r>
          </w:p>
          <w:p w14:paraId="715BA906" w14:textId="77777777" w:rsidR="009C4734" w:rsidRPr="0095063D" w:rsidRDefault="009C4734" w:rsidP="00C832B6">
            <w:pPr>
              <w:spacing w:before="1"/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72</w:t>
            </w:r>
          </w:p>
        </w:tc>
        <w:tc>
          <w:tcPr>
            <w:tcW w:w="521" w:type="dxa"/>
          </w:tcPr>
          <w:p w14:paraId="6470502D" w14:textId="77777777" w:rsidR="009C4734" w:rsidRPr="0095063D" w:rsidRDefault="009C4734" w:rsidP="00C832B6">
            <w:pPr>
              <w:spacing w:before="45"/>
              <w:ind w:left="12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72-</w:t>
            </w:r>
          </w:p>
          <w:p w14:paraId="43C0B812" w14:textId="77777777" w:rsidR="009C4734" w:rsidRPr="0095063D" w:rsidRDefault="009C4734" w:rsidP="00C832B6">
            <w:pPr>
              <w:spacing w:before="1"/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76</w:t>
            </w:r>
          </w:p>
        </w:tc>
        <w:tc>
          <w:tcPr>
            <w:tcW w:w="578" w:type="dxa"/>
          </w:tcPr>
          <w:p w14:paraId="53626FB1" w14:textId="77777777" w:rsidR="009C4734" w:rsidRPr="0095063D" w:rsidRDefault="009C4734" w:rsidP="00C832B6">
            <w:pPr>
              <w:spacing w:before="45"/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76-</w:t>
            </w:r>
          </w:p>
          <w:p w14:paraId="0263BB63" w14:textId="77777777" w:rsidR="009C4734" w:rsidRPr="0095063D" w:rsidRDefault="009C4734" w:rsidP="00C832B6">
            <w:pPr>
              <w:spacing w:before="1"/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80</w:t>
            </w:r>
          </w:p>
        </w:tc>
        <w:tc>
          <w:tcPr>
            <w:tcW w:w="521" w:type="dxa"/>
          </w:tcPr>
          <w:p w14:paraId="47186F86" w14:textId="77777777" w:rsidR="009C4734" w:rsidRPr="0095063D" w:rsidRDefault="009C4734" w:rsidP="00C832B6">
            <w:pPr>
              <w:spacing w:before="45"/>
              <w:ind w:left="12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0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-</w:t>
            </w:r>
          </w:p>
          <w:p w14:paraId="0F7B481E" w14:textId="77777777" w:rsidR="009C4734" w:rsidRPr="0095063D" w:rsidRDefault="009C4734" w:rsidP="00C832B6">
            <w:pPr>
              <w:spacing w:before="1"/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84</w:t>
            </w:r>
          </w:p>
        </w:tc>
        <w:tc>
          <w:tcPr>
            <w:tcW w:w="578" w:type="dxa"/>
          </w:tcPr>
          <w:p w14:paraId="078A689D" w14:textId="77777777" w:rsidR="009C4734" w:rsidRPr="0095063D" w:rsidRDefault="009C4734" w:rsidP="00C832B6">
            <w:pPr>
              <w:spacing w:before="45"/>
              <w:ind w:left="153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84-</w:t>
            </w:r>
          </w:p>
          <w:p w14:paraId="63DC0DF9" w14:textId="77777777" w:rsidR="009C4734" w:rsidRPr="0095063D" w:rsidRDefault="009C4734" w:rsidP="00C832B6">
            <w:pPr>
              <w:spacing w:before="1"/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88</w:t>
            </w:r>
          </w:p>
        </w:tc>
        <w:tc>
          <w:tcPr>
            <w:tcW w:w="521" w:type="dxa"/>
          </w:tcPr>
          <w:p w14:paraId="0C10F97A" w14:textId="77777777" w:rsidR="009C4734" w:rsidRPr="0095063D" w:rsidRDefault="009C4734" w:rsidP="00C832B6">
            <w:pPr>
              <w:spacing w:before="45"/>
              <w:ind w:left="12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88-</w:t>
            </w:r>
          </w:p>
          <w:p w14:paraId="023F8601" w14:textId="77777777" w:rsidR="009C4734" w:rsidRPr="0095063D" w:rsidRDefault="009C4734" w:rsidP="00C832B6">
            <w:pPr>
              <w:spacing w:before="1"/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92</w:t>
            </w:r>
          </w:p>
        </w:tc>
        <w:tc>
          <w:tcPr>
            <w:tcW w:w="578" w:type="dxa"/>
          </w:tcPr>
          <w:p w14:paraId="5A048F2E" w14:textId="77777777" w:rsidR="009C4734" w:rsidRPr="0095063D" w:rsidRDefault="009C4734" w:rsidP="00C832B6">
            <w:pPr>
              <w:spacing w:before="45"/>
              <w:ind w:left="153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92-</w:t>
            </w:r>
          </w:p>
          <w:p w14:paraId="7BF5C81A" w14:textId="77777777" w:rsidR="009C4734" w:rsidRPr="0095063D" w:rsidRDefault="009C4734" w:rsidP="00C832B6">
            <w:pPr>
              <w:spacing w:before="1"/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96</w:t>
            </w:r>
          </w:p>
        </w:tc>
        <w:tc>
          <w:tcPr>
            <w:tcW w:w="521" w:type="dxa"/>
          </w:tcPr>
          <w:p w14:paraId="1F0A8FF9" w14:textId="77777777" w:rsidR="009C4734" w:rsidRPr="0095063D" w:rsidRDefault="009C4734" w:rsidP="00C832B6">
            <w:pPr>
              <w:spacing w:before="45"/>
              <w:ind w:left="12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96-</w:t>
            </w:r>
          </w:p>
          <w:p w14:paraId="7342071D" w14:textId="77777777" w:rsidR="009C4734" w:rsidRPr="0095063D" w:rsidRDefault="009C4734" w:rsidP="00C832B6">
            <w:pPr>
              <w:spacing w:before="1"/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100</w:t>
            </w:r>
          </w:p>
        </w:tc>
        <w:tc>
          <w:tcPr>
            <w:tcW w:w="665" w:type="dxa"/>
          </w:tcPr>
          <w:p w14:paraId="4717E490" w14:textId="77777777" w:rsidR="009C4734" w:rsidRPr="0095063D" w:rsidRDefault="009C4734" w:rsidP="00C832B6">
            <w:pPr>
              <w:spacing w:before="45"/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100</w:t>
            </w:r>
          </w:p>
          <w:p w14:paraId="7AA83A0E" w14:textId="77777777" w:rsidR="009C4734" w:rsidRPr="0095063D" w:rsidRDefault="009C4734" w:rsidP="00C832B6">
            <w:pPr>
              <w:spacing w:before="1"/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104</w:t>
            </w:r>
          </w:p>
        </w:tc>
        <w:tc>
          <w:tcPr>
            <w:tcW w:w="521" w:type="dxa"/>
          </w:tcPr>
          <w:p w14:paraId="22C831CF" w14:textId="77777777" w:rsidR="009C4734" w:rsidRPr="0095063D" w:rsidRDefault="009C4734" w:rsidP="00C832B6">
            <w:pPr>
              <w:spacing w:before="45"/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104</w:t>
            </w:r>
          </w:p>
          <w:p w14:paraId="752B9C73" w14:textId="77777777" w:rsidR="009C4734" w:rsidRPr="0095063D" w:rsidRDefault="009C4734" w:rsidP="00C832B6">
            <w:pPr>
              <w:spacing w:before="1"/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108</w:t>
            </w:r>
          </w:p>
        </w:tc>
        <w:tc>
          <w:tcPr>
            <w:tcW w:w="564" w:type="dxa"/>
          </w:tcPr>
          <w:p w14:paraId="251DE835" w14:textId="77777777" w:rsidR="009C4734" w:rsidRPr="0095063D" w:rsidRDefault="009C4734" w:rsidP="00C832B6">
            <w:pPr>
              <w:spacing w:before="45"/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108</w:t>
            </w:r>
          </w:p>
          <w:p w14:paraId="0761F99F" w14:textId="77777777" w:rsidR="009C4734" w:rsidRPr="0095063D" w:rsidRDefault="009C4734" w:rsidP="00C832B6">
            <w:pPr>
              <w:spacing w:before="1"/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112</w:t>
            </w:r>
          </w:p>
        </w:tc>
        <w:tc>
          <w:tcPr>
            <w:tcW w:w="665" w:type="dxa"/>
          </w:tcPr>
          <w:p w14:paraId="54B1FD5C" w14:textId="77777777" w:rsidR="009C4734" w:rsidRPr="0095063D" w:rsidRDefault="009C4734" w:rsidP="00C832B6">
            <w:pPr>
              <w:spacing w:before="45"/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112</w:t>
            </w:r>
          </w:p>
          <w:p w14:paraId="4B519FE4" w14:textId="77777777" w:rsidR="009C4734" w:rsidRPr="0095063D" w:rsidRDefault="009C4734" w:rsidP="00C832B6">
            <w:pPr>
              <w:spacing w:before="1"/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116</w:t>
            </w:r>
          </w:p>
        </w:tc>
        <w:tc>
          <w:tcPr>
            <w:tcW w:w="567" w:type="dxa"/>
          </w:tcPr>
          <w:p w14:paraId="156FD622" w14:textId="77777777" w:rsidR="009C4734" w:rsidRPr="0095063D" w:rsidRDefault="009C4734" w:rsidP="00C832B6">
            <w:pPr>
              <w:spacing w:before="45"/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116</w:t>
            </w:r>
          </w:p>
          <w:p w14:paraId="7E7683D4" w14:textId="77777777" w:rsidR="009C4734" w:rsidRPr="0095063D" w:rsidRDefault="009C4734" w:rsidP="00C832B6">
            <w:pPr>
              <w:spacing w:before="1"/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120</w:t>
            </w:r>
          </w:p>
        </w:tc>
        <w:tc>
          <w:tcPr>
            <w:tcW w:w="665" w:type="dxa"/>
          </w:tcPr>
          <w:p w14:paraId="23AC6609" w14:textId="77777777" w:rsidR="009C4734" w:rsidRPr="0095063D" w:rsidRDefault="009C4734" w:rsidP="00C832B6">
            <w:pPr>
              <w:spacing w:before="45"/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120</w:t>
            </w:r>
          </w:p>
          <w:p w14:paraId="27D3313A" w14:textId="77777777" w:rsidR="009C4734" w:rsidRPr="0095063D" w:rsidRDefault="009C4734" w:rsidP="00C832B6">
            <w:pPr>
              <w:spacing w:before="1"/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124</w:t>
            </w:r>
          </w:p>
        </w:tc>
        <w:tc>
          <w:tcPr>
            <w:tcW w:w="564" w:type="dxa"/>
          </w:tcPr>
          <w:p w14:paraId="6C143C42" w14:textId="77777777" w:rsidR="009C4734" w:rsidRPr="0095063D" w:rsidRDefault="009C4734" w:rsidP="00C832B6">
            <w:pPr>
              <w:spacing w:before="45"/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124</w:t>
            </w:r>
          </w:p>
          <w:p w14:paraId="5F58A709" w14:textId="77777777" w:rsidR="009C4734" w:rsidRPr="0095063D" w:rsidRDefault="009C4734" w:rsidP="00C832B6">
            <w:pPr>
              <w:spacing w:before="1"/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128</w:t>
            </w:r>
          </w:p>
        </w:tc>
        <w:tc>
          <w:tcPr>
            <w:tcW w:w="685" w:type="dxa"/>
          </w:tcPr>
          <w:p w14:paraId="670CF63C" w14:textId="77777777" w:rsidR="009C4734" w:rsidRPr="0095063D" w:rsidRDefault="009C4734" w:rsidP="00C832B6">
            <w:pPr>
              <w:spacing w:before="45"/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128</w:t>
            </w:r>
          </w:p>
          <w:p w14:paraId="774F4033" w14:textId="77777777" w:rsidR="009C4734" w:rsidRPr="0095063D" w:rsidRDefault="009C4734" w:rsidP="00C832B6">
            <w:pPr>
              <w:spacing w:before="1"/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132</w:t>
            </w:r>
          </w:p>
        </w:tc>
      </w:tr>
      <w:tr w:rsidR="009C4734" w:rsidRPr="0095063D" w14:paraId="2F379A08" w14:textId="77777777" w:rsidTr="009C4734">
        <w:trPr>
          <w:trHeight w:hRule="exact" w:val="575"/>
        </w:trPr>
        <w:tc>
          <w:tcPr>
            <w:tcW w:w="917" w:type="dxa"/>
          </w:tcPr>
          <w:p w14:paraId="6E045383" w14:textId="77777777" w:rsidR="009C4734" w:rsidRPr="0095063D" w:rsidRDefault="009C4734" w:rsidP="00C832B6">
            <w:pPr>
              <w:spacing w:before="86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3704AC3F" w14:textId="77777777" w:rsidR="009C4734" w:rsidRPr="0095063D" w:rsidRDefault="009C4734" w:rsidP="00C832B6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TE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4950B6D7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38833AA9" w14:textId="77777777" w:rsidR="009C4734" w:rsidRPr="0095063D" w:rsidRDefault="009C4734" w:rsidP="00C832B6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81</w:t>
            </w:r>
          </w:p>
        </w:tc>
        <w:tc>
          <w:tcPr>
            <w:tcW w:w="521" w:type="dxa"/>
          </w:tcPr>
          <w:p w14:paraId="1D6E3618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281E0240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85</w:t>
            </w:r>
          </w:p>
        </w:tc>
        <w:tc>
          <w:tcPr>
            <w:tcW w:w="578" w:type="dxa"/>
          </w:tcPr>
          <w:p w14:paraId="2249085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66D11F08" w14:textId="77777777" w:rsidR="009C4734" w:rsidRPr="0095063D" w:rsidRDefault="009C4734" w:rsidP="00C832B6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89</w:t>
            </w:r>
          </w:p>
        </w:tc>
        <w:tc>
          <w:tcPr>
            <w:tcW w:w="521" w:type="dxa"/>
          </w:tcPr>
          <w:p w14:paraId="7FA06FA9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48E8ACF7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93</w:t>
            </w:r>
          </w:p>
        </w:tc>
        <w:tc>
          <w:tcPr>
            <w:tcW w:w="578" w:type="dxa"/>
          </w:tcPr>
          <w:p w14:paraId="2140624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3E0678B6" w14:textId="77777777" w:rsidR="009C4734" w:rsidRPr="0095063D" w:rsidRDefault="009C4734" w:rsidP="00C832B6">
            <w:pPr>
              <w:ind w:left="18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97</w:t>
            </w:r>
          </w:p>
        </w:tc>
        <w:tc>
          <w:tcPr>
            <w:tcW w:w="521" w:type="dxa"/>
          </w:tcPr>
          <w:p w14:paraId="1951A5D4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6C5362F8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101</w:t>
            </w:r>
          </w:p>
        </w:tc>
        <w:tc>
          <w:tcPr>
            <w:tcW w:w="578" w:type="dxa"/>
          </w:tcPr>
          <w:p w14:paraId="5608C3B2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29486A64" w14:textId="77777777" w:rsidR="009C4734" w:rsidRPr="0095063D" w:rsidRDefault="009C4734" w:rsidP="00C832B6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105</w:t>
            </w:r>
          </w:p>
        </w:tc>
        <w:tc>
          <w:tcPr>
            <w:tcW w:w="521" w:type="dxa"/>
          </w:tcPr>
          <w:p w14:paraId="5A26594A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0C3C595B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109</w:t>
            </w:r>
          </w:p>
        </w:tc>
        <w:tc>
          <w:tcPr>
            <w:tcW w:w="665" w:type="dxa"/>
          </w:tcPr>
          <w:p w14:paraId="023CBA00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6EB83F7B" w14:textId="77777777" w:rsidR="009C4734" w:rsidRPr="0095063D" w:rsidRDefault="009C4734" w:rsidP="00C832B6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113</w:t>
            </w:r>
          </w:p>
        </w:tc>
        <w:tc>
          <w:tcPr>
            <w:tcW w:w="521" w:type="dxa"/>
          </w:tcPr>
          <w:p w14:paraId="2D683558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11D32B7E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117</w:t>
            </w:r>
          </w:p>
        </w:tc>
        <w:tc>
          <w:tcPr>
            <w:tcW w:w="564" w:type="dxa"/>
          </w:tcPr>
          <w:p w14:paraId="6D382EED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1F6D361B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121</w:t>
            </w:r>
          </w:p>
        </w:tc>
        <w:tc>
          <w:tcPr>
            <w:tcW w:w="665" w:type="dxa"/>
          </w:tcPr>
          <w:p w14:paraId="3BC174F6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07B0E254" w14:textId="77777777" w:rsidR="009C4734" w:rsidRPr="0095063D" w:rsidRDefault="009C4734" w:rsidP="00C832B6">
            <w:pPr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125</w:t>
            </w:r>
          </w:p>
        </w:tc>
        <w:tc>
          <w:tcPr>
            <w:tcW w:w="567" w:type="dxa"/>
          </w:tcPr>
          <w:p w14:paraId="27E765A4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73331619" w14:textId="77777777" w:rsidR="009C4734" w:rsidRPr="0095063D" w:rsidRDefault="009C4734" w:rsidP="00C832B6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129</w:t>
            </w:r>
          </w:p>
        </w:tc>
        <w:tc>
          <w:tcPr>
            <w:tcW w:w="665" w:type="dxa"/>
          </w:tcPr>
          <w:p w14:paraId="09E3AEE7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7EB98418" w14:textId="77777777" w:rsidR="009C4734" w:rsidRPr="0095063D" w:rsidRDefault="009C4734" w:rsidP="00C832B6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133</w:t>
            </w:r>
          </w:p>
        </w:tc>
        <w:tc>
          <w:tcPr>
            <w:tcW w:w="564" w:type="dxa"/>
          </w:tcPr>
          <w:p w14:paraId="2E0D850E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57B63922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137</w:t>
            </w:r>
          </w:p>
        </w:tc>
        <w:tc>
          <w:tcPr>
            <w:tcW w:w="685" w:type="dxa"/>
          </w:tcPr>
          <w:p w14:paraId="04BABF65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0B4D4AB4" w14:textId="77777777" w:rsidR="009C4734" w:rsidRPr="0095063D" w:rsidRDefault="009C4734" w:rsidP="00C832B6">
            <w:pPr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141</w:t>
            </w:r>
          </w:p>
        </w:tc>
      </w:tr>
      <w:tr w:rsidR="009C4734" w:rsidRPr="0095063D" w14:paraId="012756EE" w14:textId="77777777" w:rsidTr="009C4734">
        <w:trPr>
          <w:trHeight w:hRule="exact" w:val="576"/>
        </w:trPr>
        <w:tc>
          <w:tcPr>
            <w:tcW w:w="917" w:type="dxa"/>
          </w:tcPr>
          <w:p w14:paraId="031CF90E" w14:textId="77777777" w:rsidR="009C4734" w:rsidRPr="0095063D" w:rsidRDefault="009C4734" w:rsidP="00C832B6">
            <w:pPr>
              <w:spacing w:before="8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098B40E4" w14:textId="77777777" w:rsidR="009C4734" w:rsidRPr="0095063D" w:rsidRDefault="009C4734" w:rsidP="00C832B6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578" w:type="dxa"/>
          </w:tcPr>
          <w:p w14:paraId="3E452427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7D88B4E9" w14:textId="77777777" w:rsidR="009C4734" w:rsidRPr="0095063D" w:rsidRDefault="009C4734" w:rsidP="00C832B6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90</w:t>
            </w:r>
          </w:p>
        </w:tc>
        <w:tc>
          <w:tcPr>
            <w:tcW w:w="521" w:type="dxa"/>
          </w:tcPr>
          <w:p w14:paraId="00914DE1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1654E55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94</w:t>
            </w:r>
          </w:p>
        </w:tc>
        <w:tc>
          <w:tcPr>
            <w:tcW w:w="578" w:type="dxa"/>
          </w:tcPr>
          <w:p w14:paraId="067B096C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9251A73" w14:textId="77777777" w:rsidR="009C4734" w:rsidRPr="0095063D" w:rsidRDefault="009C4734" w:rsidP="00C832B6">
            <w:pPr>
              <w:ind w:left="18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98</w:t>
            </w:r>
          </w:p>
        </w:tc>
        <w:tc>
          <w:tcPr>
            <w:tcW w:w="521" w:type="dxa"/>
          </w:tcPr>
          <w:p w14:paraId="5F7479AE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126CE221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102</w:t>
            </w:r>
          </w:p>
        </w:tc>
        <w:tc>
          <w:tcPr>
            <w:tcW w:w="578" w:type="dxa"/>
          </w:tcPr>
          <w:p w14:paraId="762BBE43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072F0BFA" w14:textId="77777777" w:rsidR="009C4734" w:rsidRPr="0095063D" w:rsidRDefault="009C4734" w:rsidP="00C832B6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106</w:t>
            </w:r>
          </w:p>
        </w:tc>
        <w:tc>
          <w:tcPr>
            <w:tcW w:w="521" w:type="dxa"/>
          </w:tcPr>
          <w:p w14:paraId="32EB1E35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00F2AD6D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110</w:t>
            </w:r>
          </w:p>
        </w:tc>
        <w:tc>
          <w:tcPr>
            <w:tcW w:w="578" w:type="dxa"/>
          </w:tcPr>
          <w:p w14:paraId="78F3DDB9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E8E0C14" w14:textId="77777777" w:rsidR="009C4734" w:rsidRPr="0095063D" w:rsidRDefault="009C4734" w:rsidP="00C832B6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114</w:t>
            </w:r>
          </w:p>
        </w:tc>
        <w:tc>
          <w:tcPr>
            <w:tcW w:w="521" w:type="dxa"/>
          </w:tcPr>
          <w:p w14:paraId="6A7222AC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7A8FE4C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118</w:t>
            </w:r>
          </w:p>
        </w:tc>
        <w:tc>
          <w:tcPr>
            <w:tcW w:w="665" w:type="dxa"/>
          </w:tcPr>
          <w:p w14:paraId="69306CF8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01D14B40" w14:textId="77777777" w:rsidR="009C4734" w:rsidRPr="0095063D" w:rsidRDefault="009C4734" w:rsidP="00C832B6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122</w:t>
            </w:r>
          </w:p>
        </w:tc>
        <w:tc>
          <w:tcPr>
            <w:tcW w:w="521" w:type="dxa"/>
          </w:tcPr>
          <w:p w14:paraId="554091F8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292CA805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126</w:t>
            </w:r>
          </w:p>
        </w:tc>
        <w:tc>
          <w:tcPr>
            <w:tcW w:w="564" w:type="dxa"/>
          </w:tcPr>
          <w:p w14:paraId="313698E4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16942AD6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130</w:t>
            </w:r>
          </w:p>
        </w:tc>
        <w:tc>
          <w:tcPr>
            <w:tcW w:w="665" w:type="dxa"/>
          </w:tcPr>
          <w:p w14:paraId="4D3C1C92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1620FC29" w14:textId="77777777" w:rsidR="009C4734" w:rsidRPr="0095063D" w:rsidRDefault="009C4734" w:rsidP="00C832B6">
            <w:pPr>
              <w:ind w:left="18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134</w:t>
            </w:r>
          </w:p>
        </w:tc>
        <w:tc>
          <w:tcPr>
            <w:tcW w:w="567" w:type="dxa"/>
          </w:tcPr>
          <w:p w14:paraId="0A7672AF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7D1A697B" w14:textId="77777777" w:rsidR="009C4734" w:rsidRPr="0095063D" w:rsidRDefault="009C4734" w:rsidP="00C832B6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138</w:t>
            </w:r>
          </w:p>
        </w:tc>
        <w:tc>
          <w:tcPr>
            <w:tcW w:w="665" w:type="dxa"/>
          </w:tcPr>
          <w:p w14:paraId="794D7F94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2D24402F" w14:textId="77777777" w:rsidR="009C4734" w:rsidRPr="0095063D" w:rsidRDefault="009C4734" w:rsidP="00C832B6">
            <w:pPr>
              <w:ind w:left="17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142</w:t>
            </w:r>
          </w:p>
        </w:tc>
        <w:tc>
          <w:tcPr>
            <w:tcW w:w="564" w:type="dxa"/>
          </w:tcPr>
          <w:p w14:paraId="62BF28CF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5A8D6FF4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146</w:t>
            </w:r>
          </w:p>
        </w:tc>
        <w:tc>
          <w:tcPr>
            <w:tcW w:w="685" w:type="dxa"/>
          </w:tcPr>
          <w:p w14:paraId="7F0CCCE9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291E0EB7" w14:textId="77777777" w:rsidR="009C4734" w:rsidRPr="0095063D" w:rsidRDefault="009C4734" w:rsidP="00C832B6">
            <w:pPr>
              <w:ind w:left="18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150</w:t>
            </w:r>
          </w:p>
        </w:tc>
      </w:tr>
      <w:tr w:rsidR="009C4734" w:rsidRPr="0095063D" w14:paraId="7E31DEB9" w14:textId="77777777" w:rsidTr="009C4734">
        <w:trPr>
          <w:trHeight w:hRule="exact" w:val="575"/>
        </w:trPr>
        <w:tc>
          <w:tcPr>
            <w:tcW w:w="917" w:type="dxa"/>
          </w:tcPr>
          <w:p w14:paraId="5D3E90C5" w14:textId="77777777" w:rsidR="009C4734" w:rsidRPr="0095063D" w:rsidRDefault="009C4734" w:rsidP="00C832B6">
            <w:pPr>
              <w:spacing w:before="84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DOLŽ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I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4444CB21" w14:textId="77777777" w:rsidR="009C4734" w:rsidRPr="0095063D" w:rsidRDefault="009C4734" w:rsidP="00C832B6">
            <w:pPr>
              <w:spacing w:before="4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z w:val="16"/>
                <w:szCs w:val="16"/>
              </w:rPr>
              <w:t>ARTI</w:t>
            </w: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KL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1E319612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F56E549" w14:textId="77777777" w:rsidR="009C4734" w:rsidRPr="0095063D" w:rsidRDefault="009C4734" w:rsidP="00C832B6">
            <w:pPr>
              <w:ind w:left="138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100</w:t>
            </w:r>
          </w:p>
        </w:tc>
        <w:tc>
          <w:tcPr>
            <w:tcW w:w="521" w:type="dxa"/>
          </w:tcPr>
          <w:p w14:paraId="73A71CEC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D0D903A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101</w:t>
            </w:r>
          </w:p>
        </w:tc>
        <w:tc>
          <w:tcPr>
            <w:tcW w:w="578" w:type="dxa"/>
          </w:tcPr>
          <w:p w14:paraId="3C630312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D79A913" w14:textId="77777777" w:rsidR="009C4734" w:rsidRPr="0095063D" w:rsidRDefault="009C4734" w:rsidP="00C832B6">
            <w:pPr>
              <w:ind w:left="138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102</w:t>
            </w:r>
          </w:p>
        </w:tc>
        <w:tc>
          <w:tcPr>
            <w:tcW w:w="521" w:type="dxa"/>
          </w:tcPr>
          <w:p w14:paraId="7F580814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F3AE0B9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103</w:t>
            </w:r>
          </w:p>
        </w:tc>
        <w:tc>
          <w:tcPr>
            <w:tcW w:w="578" w:type="dxa"/>
          </w:tcPr>
          <w:p w14:paraId="40CC03FB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DC187E0" w14:textId="77777777" w:rsidR="009C4734" w:rsidRPr="0095063D" w:rsidRDefault="009C4734" w:rsidP="00C832B6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104</w:t>
            </w:r>
          </w:p>
        </w:tc>
        <w:tc>
          <w:tcPr>
            <w:tcW w:w="521" w:type="dxa"/>
          </w:tcPr>
          <w:p w14:paraId="34869875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2A93928D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105</w:t>
            </w:r>
          </w:p>
        </w:tc>
        <w:tc>
          <w:tcPr>
            <w:tcW w:w="578" w:type="dxa"/>
          </w:tcPr>
          <w:p w14:paraId="7A6A0116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4FB8AF57" w14:textId="77777777" w:rsidR="009C4734" w:rsidRPr="0095063D" w:rsidRDefault="009C4734" w:rsidP="00C832B6">
            <w:pPr>
              <w:ind w:left="136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106</w:t>
            </w:r>
          </w:p>
        </w:tc>
        <w:tc>
          <w:tcPr>
            <w:tcW w:w="521" w:type="dxa"/>
          </w:tcPr>
          <w:p w14:paraId="7B2B6A4E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4B9A1A09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107</w:t>
            </w:r>
          </w:p>
        </w:tc>
        <w:tc>
          <w:tcPr>
            <w:tcW w:w="665" w:type="dxa"/>
          </w:tcPr>
          <w:p w14:paraId="71E5B417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143ADAFB" w14:textId="77777777" w:rsidR="009C4734" w:rsidRPr="0095063D" w:rsidRDefault="009C4734" w:rsidP="00C832B6">
            <w:pPr>
              <w:ind w:left="103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108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30EF9624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725FBD70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109</w:t>
            </w:r>
          </w:p>
        </w:tc>
        <w:tc>
          <w:tcPr>
            <w:tcW w:w="564" w:type="dxa"/>
          </w:tcPr>
          <w:p w14:paraId="5DF37423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5FBB45B2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110</w:t>
            </w:r>
          </w:p>
        </w:tc>
        <w:tc>
          <w:tcPr>
            <w:tcW w:w="665" w:type="dxa"/>
          </w:tcPr>
          <w:p w14:paraId="2E6D957B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3D0C6507" w14:textId="77777777" w:rsidR="009C4734" w:rsidRPr="0095063D" w:rsidRDefault="009C4734" w:rsidP="00C832B6">
            <w:pPr>
              <w:ind w:left="10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110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1F8C931D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EF483A4" w14:textId="77777777" w:rsidR="009C4734" w:rsidRPr="0095063D" w:rsidRDefault="009C4734" w:rsidP="00C832B6">
            <w:pPr>
              <w:ind w:left="13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111</w:t>
            </w:r>
          </w:p>
        </w:tc>
        <w:tc>
          <w:tcPr>
            <w:tcW w:w="665" w:type="dxa"/>
          </w:tcPr>
          <w:p w14:paraId="356B2F0D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6BF8E4F4" w14:textId="77777777" w:rsidR="009C4734" w:rsidRPr="0095063D" w:rsidRDefault="009C4734" w:rsidP="00C832B6">
            <w:pPr>
              <w:ind w:left="10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111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4" w:type="dxa"/>
          </w:tcPr>
          <w:p w14:paraId="46745FAC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79872D36" w14:textId="77777777" w:rsidR="009C4734" w:rsidRPr="0095063D" w:rsidRDefault="009C4734" w:rsidP="00C832B6">
            <w:pPr>
              <w:ind w:left="12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112</w:t>
            </w:r>
          </w:p>
        </w:tc>
        <w:tc>
          <w:tcPr>
            <w:tcW w:w="685" w:type="dxa"/>
          </w:tcPr>
          <w:p w14:paraId="51DE67C1" w14:textId="77777777" w:rsidR="009C4734" w:rsidRPr="0095063D" w:rsidRDefault="009C4734" w:rsidP="00C832B6">
            <w:pPr>
              <w:spacing w:before="4" w:line="260" w:lineRule="exact"/>
              <w:rPr>
                <w:sz w:val="26"/>
                <w:szCs w:val="26"/>
              </w:rPr>
            </w:pPr>
          </w:p>
          <w:p w14:paraId="5C3F29C2" w14:textId="77777777" w:rsidR="009C4734" w:rsidRPr="0095063D" w:rsidRDefault="009C4734" w:rsidP="00C832B6">
            <w:pPr>
              <w:ind w:left="114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112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</w:tr>
      <w:tr w:rsidR="009C4734" w:rsidRPr="0095063D" w14:paraId="0687629C" w14:textId="77777777" w:rsidTr="009C4734">
        <w:trPr>
          <w:trHeight w:hRule="exact" w:val="534"/>
        </w:trPr>
        <w:tc>
          <w:tcPr>
            <w:tcW w:w="917" w:type="dxa"/>
          </w:tcPr>
          <w:p w14:paraId="5A3A6AF2" w14:textId="77777777" w:rsidR="009C4734" w:rsidRPr="0095063D" w:rsidRDefault="009C4734" w:rsidP="00C832B6">
            <w:pPr>
              <w:spacing w:before="86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DOLŽ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I</w:t>
            </w:r>
            <w:r w:rsidRPr="0095063D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0E25BCFA" w14:textId="2CA8ACF1" w:rsidR="009C4734" w:rsidRPr="0095063D" w:rsidRDefault="00BF680A" w:rsidP="00BF680A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pacing w:val="1"/>
                <w:sz w:val="16"/>
                <w:szCs w:val="16"/>
              </w:rPr>
              <w:t>K</w:t>
            </w:r>
            <w:r w:rsidR="009C4734" w:rsidRPr="0095063D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>
              <w:rPr>
                <w:rFonts w:ascii="Tahoma" w:eastAsia="Tahoma" w:hAnsi="Tahoma" w:cs="Tahoma"/>
                <w:spacing w:val="-1"/>
                <w:sz w:val="16"/>
                <w:szCs w:val="16"/>
              </w:rPr>
              <w:t>R</w:t>
            </w:r>
            <w:r>
              <w:rPr>
                <w:rFonts w:ascii="Tahoma" w:eastAsia="Tahoma" w:hAnsi="Tahoma" w:cs="Tahoma"/>
                <w:sz w:val="16"/>
                <w:szCs w:val="16"/>
              </w:rPr>
              <w:t>AK</w:t>
            </w:r>
            <w:r w:rsidR="009C4734" w:rsidRPr="0095063D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78" w:type="dxa"/>
          </w:tcPr>
          <w:p w14:paraId="58CF8E59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2D94C9C5" w14:textId="77777777" w:rsidR="009C4734" w:rsidRPr="0095063D" w:rsidRDefault="009C4734" w:rsidP="00C832B6">
            <w:pPr>
              <w:ind w:left="10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76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400D517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59FA7C2C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77</w:t>
            </w:r>
          </w:p>
        </w:tc>
        <w:tc>
          <w:tcPr>
            <w:tcW w:w="578" w:type="dxa"/>
          </w:tcPr>
          <w:p w14:paraId="797A8430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6C2E2E54" w14:textId="77777777" w:rsidR="009C4734" w:rsidRPr="0095063D" w:rsidRDefault="009C4734" w:rsidP="00C832B6">
            <w:pPr>
              <w:ind w:left="109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77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42B4475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192109E8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78</w:t>
            </w:r>
          </w:p>
        </w:tc>
        <w:tc>
          <w:tcPr>
            <w:tcW w:w="578" w:type="dxa"/>
          </w:tcPr>
          <w:p w14:paraId="2385B916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5C1A567C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78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7974B68C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0D8C2175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79</w:t>
            </w:r>
          </w:p>
        </w:tc>
        <w:tc>
          <w:tcPr>
            <w:tcW w:w="578" w:type="dxa"/>
          </w:tcPr>
          <w:p w14:paraId="53EC3E1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29163E10" w14:textId="77777777" w:rsidR="009C4734" w:rsidRPr="0095063D" w:rsidRDefault="009C4734" w:rsidP="00C832B6">
            <w:pPr>
              <w:ind w:left="107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79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5557B98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2174BE4B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80</w:t>
            </w:r>
          </w:p>
        </w:tc>
        <w:tc>
          <w:tcPr>
            <w:tcW w:w="665" w:type="dxa"/>
          </w:tcPr>
          <w:p w14:paraId="16B505B6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39A8CF04" w14:textId="77777777" w:rsidR="009C4734" w:rsidRPr="0095063D" w:rsidRDefault="009C4734" w:rsidP="00C832B6">
            <w:pPr>
              <w:ind w:left="151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81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21" w:type="dxa"/>
          </w:tcPr>
          <w:p w14:paraId="1C1A934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42903DC4" w14:textId="77777777" w:rsidR="009C4734" w:rsidRPr="0095063D" w:rsidRDefault="009C4734" w:rsidP="00C832B6">
            <w:pPr>
              <w:ind w:left="15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</w:p>
        </w:tc>
        <w:tc>
          <w:tcPr>
            <w:tcW w:w="564" w:type="dxa"/>
          </w:tcPr>
          <w:p w14:paraId="329E6C89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02B67F91" w14:textId="77777777" w:rsidR="009C4734" w:rsidRPr="0095063D" w:rsidRDefault="009C4734" w:rsidP="00C832B6">
            <w:pPr>
              <w:ind w:left="10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665" w:type="dxa"/>
          </w:tcPr>
          <w:p w14:paraId="2E488F34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30AA9A35" w14:textId="77777777" w:rsidR="009C4734" w:rsidRPr="0095063D" w:rsidRDefault="009C4734" w:rsidP="00C832B6">
            <w:pPr>
              <w:ind w:left="153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1BEAA558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13D5DC64" w14:textId="77777777" w:rsidR="009C4734" w:rsidRPr="0095063D" w:rsidRDefault="009C4734" w:rsidP="00C832B6">
            <w:pPr>
              <w:ind w:left="105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665" w:type="dxa"/>
          </w:tcPr>
          <w:p w14:paraId="0E749D61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2AC65CCB" w14:textId="77777777" w:rsidR="009C4734" w:rsidRPr="0095063D" w:rsidRDefault="009C4734" w:rsidP="00C832B6">
            <w:pPr>
              <w:ind w:left="150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564" w:type="dxa"/>
          </w:tcPr>
          <w:p w14:paraId="16E2A753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1039CAE3" w14:textId="77777777" w:rsidR="009C4734" w:rsidRPr="0095063D" w:rsidRDefault="009C4734" w:rsidP="00C832B6">
            <w:pPr>
              <w:ind w:left="10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  <w:tc>
          <w:tcPr>
            <w:tcW w:w="685" w:type="dxa"/>
          </w:tcPr>
          <w:p w14:paraId="14290EA1" w14:textId="77777777" w:rsidR="009C4734" w:rsidRPr="0095063D" w:rsidRDefault="009C4734" w:rsidP="00C832B6">
            <w:pPr>
              <w:spacing w:before="3" w:line="260" w:lineRule="exact"/>
              <w:rPr>
                <w:sz w:val="26"/>
                <w:szCs w:val="26"/>
              </w:rPr>
            </w:pPr>
          </w:p>
          <w:p w14:paraId="0622F7C1" w14:textId="77777777" w:rsidR="009C4734" w:rsidRPr="0095063D" w:rsidRDefault="009C4734" w:rsidP="00C832B6">
            <w:pPr>
              <w:ind w:left="162" w:right="-20"/>
              <w:rPr>
                <w:rFonts w:ascii="Tahoma" w:eastAsia="Tahoma" w:hAnsi="Tahoma" w:cs="Tahoma"/>
                <w:sz w:val="18"/>
                <w:szCs w:val="18"/>
              </w:rPr>
            </w:pPr>
            <w:r w:rsidRPr="0095063D">
              <w:rPr>
                <w:rFonts w:ascii="Tahoma" w:eastAsia="Tahoma" w:hAnsi="Tahoma" w:cs="Tahoma"/>
                <w:sz w:val="18"/>
                <w:szCs w:val="18"/>
              </w:rPr>
              <w:t>82</w:t>
            </w:r>
            <w:r w:rsidRPr="0095063D">
              <w:rPr>
                <w:rFonts w:ascii="Tahoma" w:eastAsia="Tahoma" w:hAnsi="Tahoma" w:cs="Tahoma"/>
                <w:spacing w:val="1"/>
                <w:sz w:val="18"/>
                <w:szCs w:val="18"/>
              </w:rPr>
              <w:t>,</w:t>
            </w:r>
            <w:r w:rsidRPr="0095063D">
              <w:rPr>
                <w:rFonts w:ascii="Tahoma" w:eastAsia="Tahoma" w:hAnsi="Tahoma" w:cs="Tahoma"/>
                <w:sz w:val="18"/>
                <w:szCs w:val="18"/>
              </w:rPr>
              <w:t>5</w:t>
            </w:r>
          </w:p>
        </w:tc>
      </w:tr>
    </w:tbl>
    <w:p w14:paraId="122C4D35" w14:textId="77777777" w:rsidR="00292C3D" w:rsidRDefault="00292C3D" w:rsidP="003054CC">
      <w:pPr>
        <w:rPr>
          <w:lang w:val="sl-SI" w:eastAsia="sl-SI"/>
        </w:rPr>
      </w:pPr>
    </w:p>
    <w:p w14:paraId="489AA4C6" w14:textId="77777777" w:rsidR="00292C3D" w:rsidRDefault="00292C3D" w:rsidP="003054CC">
      <w:pPr>
        <w:rPr>
          <w:lang w:val="sl-SI" w:eastAsia="sl-SI"/>
        </w:rPr>
      </w:pPr>
    </w:p>
    <w:p w14:paraId="6FB01472" w14:textId="77777777" w:rsidR="00292C3D" w:rsidRDefault="00292C3D" w:rsidP="003054CC">
      <w:pPr>
        <w:rPr>
          <w:lang w:val="sl-SI" w:eastAsia="sl-SI"/>
        </w:rPr>
      </w:pPr>
    </w:p>
    <w:p w14:paraId="510D556B" w14:textId="77777777" w:rsidR="00292C3D" w:rsidRDefault="00292C3D" w:rsidP="003054CC">
      <w:pPr>
        <w:rPr>
          <w:lang w:val="sl-SI" w:eastAsia="sl-SI"/>
        </w:rPr>
      </w:pPr>
    </w:p>
    <w:p w14:paraId="0792DB64" w14:textId="77777777" w:rsidR="00292C3D" w:rsidRDefault="00292C3D" w:rsidP="003054CC">
      <w:pPr>
        <w:rPr>
          <w:lang w:val="sl-SI" w:eastAsia="sl-SI"/>
        </w:rPr>
      </w:pPr>
    </w:p>
    <w:p w14:paraId="16C589CB" w14:textId="77777777" w:rsidR="00615709" w:rsidRDefault="00615709" w:rsidP="003054CC">
      <w:pPr>
        <w:rPr>
          <w:lang w:val="sl-SI" w:eastAsia="sl-SI"/>
        </w:rPr>
      </w:pPr>
    </w:p>
    <w:p w14:paraId="3B95BF62" w14:textId="77777777" w:rsidR="009C4734" w:rsidRDefault="009C4734" w:rsidP="003054CC">
      <w:pPr>
        <w:rPr>
          <w:lang w:val="sl-SI" w:eastAsia="sl-SI"/>
        </w:rPr>
      </w:pPr>
    </w:p>
    <w:p w14:paraId="5387BE5F" w14:textId="77777777" w:rsidR="00C75574" w:rsidRDefault="00C75574" w:rsidP="003054CC">
      <w:pPr>
        <w:rPr>
          <w:lang w:val="sl-SI" w:eastAsia="sl-SI"/>
        </w:rPr>
      </w:pPr>
    </w:p>
    <w:p w14:paraId="199F159C" w14:textId="77777777" w:rsidR="00C75574" w:rsidRDefault="00C75574" w:rsidP="003054CC">
      <w:pPr>
        <w:rPr>
          <w:lang w:val="sl-SI" w:eastAsia="sl-SI"/>
        </w:rPr>
      </w:pPr>
    </w:p>
    <w:p w14:paraId="070CC603" w14:textId="77777777" w:rsidR="00C75574" w:rsidRDefault="00C75574" w:rsidP="003054CC">
      <w:pPr>
        <w:rPr>
          <w:lang w:val="sl-SI" w:eastAsia="sl-SI"/>
        </w:rPr>
      </w:pPr>
    </w:p>
    <w:p w14:paraId="10150762" w14:textId="77777777" w:rsidR="00C75574" w:rsidRDefault="00C75574" w:rsidP="003054CC">
      <w:pPr>
        <w:rPr>
          <w:lang w:val="sl-SI" w:eastAsia="sl-SI"/>
        </w:rPr>
      </w:pPr>
    </w:p>
    <w:p w14:paraId="7ADBDCDA" w14:textId="77777777" w:rsidR="009C4734" w:rsidRDefault="009C4734" w:rsidP="003054CC">
      <w:pPr>
        <w:rPr>
          <w:lang w:val="sl-SI" w:eastAsia="sl-SI"/>
        </w:rPr>
      </w:pPr>
    </w:p>
    <w:p w14:paraId="5FB4979F" w14:textId="77777777" w:rsidR="009C4734" w:rsidRDefault="009C4734" w:rsidP="003054CC">
      <w:pPr>
        <w:rPr>
          <w:lang w:val="sl-SI" w:eastAsia="sl-SI"/>
        </w:rPr>
      </w:pPr>
    </w:p>
    <w:p w14:paraId="2E29957D" w14:textId="77777777" w:rsidR="009C4734" w:rsidRDefault="009C4734" w:rsidP="003054CC">
      <w:pPr>
        <w:rPr>
          <w:lang w:val="sl-SI" w:eastAsia="sl-SI"/>
        </w:rPr>
      </w:pPr>
    </w:p>
    <w:p w14:paraId="0C58B760" w14:textId="77777777" w:rsidR="009C4734" w:rsidRDefault="009C4734" w:rsidP="003054CC">
      <w:pPr>
        <w:rPr>
          <w:lang w:val="sl-SI" w:eastAsia="sl-SI"/>
        </w:rPr>
      </w:pPr>
    </w:p>
    <w:p w14:paraId="20E27FFE" w14:textId="7FC2AB84" w:rsidR="00615709" w:rsidRPr="008C3826" w:rsidRDefault="00615709" w:rsidP="00615709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8C3826">
        <w:rPr>
          <w:b/>
          <w:lang w:val="sl-SI"/>
        </w:rPr>
        <w:lastRenderedPageBreak/>
        <w:t>Naziv izdelka: Kombinezon zaščitni (OVO-0</w:t>
      </w:r>
      <w:r w:rsidR="008C3826" w:rsidRPr="008C3826">
        <w:rPr>
          <w:b/>
          <w:lang w:val="sl-SI"/>
        </w:rPr>
        <w:t>13</w:t>
      </w:r>
      <w:r w:rsidRPr="008C3826">
        <w:rPr>
          <w:b/>
          <w:lang w:val="sl-SI"/>
        </w:rPr>
        <w:t xml:space="preserve"> in OVO-0</w:t>
      </w:r>
      <w:r w:rsidR="008C3826" w:rsidRPr="008C3826">
        <w:rPr>
          <w:b/>
          <w:lang w:val="sl-SI"/>
        </w:rPr>
        <w:t>14</w:t>
      </w:r>
      <w:r w:rsidRPr="008C3826">
        <w:rPr>
          <w:b/>
          <w:lang w:val="sl-SI"/>
        </w:rPr>
        <w:t>)</w:t>
      </w:r>
    </w:p>
    <w:p w14:paraId="2C54F8BC" w14:textId="77777777" w:rsidR="00615709" w:rsidRPr="003054CC" w:rsidRDefault="00615709" w:rsidP="00615709">
      <w:pPr>
        <w:jc w:val="both"/>
        <w:rPr>
          <w:b/>
          <w:lang w:val="sl-SI"/>
        </w:rPr>
      </w:pPr>
    </w:p>
    <w:p w14:paraId="52D70662" w14:textId="77777777" w:rsidR="00615709" w:rsidRPr="003054CC" w:rsidRDefault="00615709" w:rsidP="00615709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1E1CBF63" w14:textId="77777777" w:rsidR="00615709" w:rsidRDefault="00615709" w:rsidP="00615709">
      <w:pPr>
        <w:jc w:val="both"/>
        <w:rPr>
          <w:lang w:val="sl-SI"/>
        </w:rPr>
      </w:pPr>
    </w:p>
    <w:p w14:paraId="6EEA9068" w14:textId="2B045C84" w:rsidR="005A47A6" w:rsidRDefault="00182D45" w:rsidP="00182D45">
      <w:pPr>
        <w:jc w:val="both"/>
        <w:rPr>
          <w:rFonts w:cs="Arial"/>
          <w:lang w:val="sl-SI"/>
        </w:rPr>
      </w:pPr>
      <w:r w:rsidRPr="006213B8">
        <w:rPr>
          <w:lang w:val="sl-SI"/>
        </w:rPr>
        <w:t>Kombinezon</w:t>
      </w:r>
      <w:r>
        <w:rPr>
          <w:lang w:val="sl-SI"/>
        </w:rPr>
        <w:t xml:space="preserve"> z dvojnim </w:t>
      </w:r>
      <w:proofErr w:type="spellStart"/>
      <w:r>
        <w:rPr>
          <w:lang w:val="sl-SI"/>
        </w:rPr>
        <w:t>naplečnikom</w:t>
      </w:r>
      <w:proofErr w:type="spellEnd"/>
      <w:r w:rsidRPr="003054CC">
        <w:rPr>
          <w:lang w:val="sl-SI"/>
        </w:rPr>
        <w:t xml:space="preserve"> ima </w:t>
      </w:r>
      <w:r>
        <w:rPr>
          <w:lang w:val="sl-SI"/>
        </w:rPr>
        <w:t>na sprednji strani</w:t>
      </w:r>
      <w:r w:rsidRPr="003054CC">
        <w:rPr>
          <w:lang w:val="sl-SI"/>
        </w:rPr>
        <w:t xml:space="preserve"> našita dva žepa</w:t>
      </w:r>
      <w:r w:rsidR="00223A59">
        <w:rPr>
          <w:lang w:val="sl-SI"/>
        </w:rPr>
        <w:t xml:space="preserve"> s pokrivno </w:t>
      </w:r>
      <w:r w:rsidRPr="000D5C62">
        <w:rPr>
          <w:lang w:val="sl-SI"/>
        </w:rPr>
        <w:t xml:space="preserve">letvico s skritimi stiskači (2x). Žepa imata odprtino </w:t>
      </w:r>
      <w:r w:rsidR="000D5C62" w:rsidRPr="000D5C62">
        <w:rPr>
          <w:lang w:val="sl-SI"/>
        </w:rPr>
        <w:t>z</w:t>
      </w:r>
      <w:r w:rsidR="000D5C62">
        <w:rPr>
          <w:lang w:val="sl-SI"/>
        </w:rPr>
        <w:t xml:space="preserve"> vrha</w:t>
      </w:r>
      <w:r w:rsidRPr="003054CC">
        <w:rPr>
          <w:lang w:val="sl-SI"/>
        </w:rPr>
        <w:t xml:space="preserve">. Na </w:t>
      </w:r>
      <w:r>
        <w:rPr>
          <w:lang w:val="sl-SI"/>
        </w:rPr>
        <w:t>levem</w:t>
      </w:r>
      <w:r w:rsidRPr="003054CC">
        <w:rPr>
          <w:lang w:val="sl-SI"/>
        </w:rPr>
        <w:t xml:space="preserve"> rokavu je našit mali žep, ki se zapenja s </w:t>
      </w:r>
      <w:r>
        <w:rPr>
          <w:lang w:val="sl-SI"/>
        </w:rPr>
        <w:t>skrito zadrgo</w:t>
      </w:r>
      <w:r w:rsidRPr="003054CC">
        <w:rPr>
          <w:lang w:val="sl-SI"/>
        </w:rPr>
        <w:t>.</w:t>
      </w:r>
      <w:r>
        <w:rPr>
          <w:lang w:val="sl-SI"/>
        </w:rPr>
        <w:t xml:space="preserve"> </w:t>
      </w:r>
      <w:r w:rsidRPr="003054CC">
        <w:rPr>
          <w:lang w:val="sl-SI"/>
        </w:rPr>
        <w:t>Na levi sprednji, notranji strani je našit viseč žep,</w:t>
      </w:r>
      <w:r>
        <w:rPr>
          <w:lang w:val="sl-SI"/>
        </w:rPr>
        <w:t xml:space="preserve"> ki se zapenja s stiskačem</w:t>
      </w:r>
      <w:r w:rsidRPr="003054CC">
        <w:rPr>
          <w:lang w:val="sl-SI"/>
        </w:rPr>
        <w:t xml:space="preserve">. </w:t>
      </w:r>
      <w:r w:rsidR="000D5C62" w:rsidRPr="003054CC">
        <w:rPr>
          <w:lang w:val="sl-SI"/>
        </w:rPr>
        <w:t xml:space="preserve"> </w:t>
      </w:r>
      <w:r w:rsidR="000D5C62">
        <w:rPr>
          <w:lang w:val="sl-SI"/>
        </w:rPr>
        <w:t>D</w:t>
      </w:r>
      <w:r w:rsidR="000D5C62" w:rsidRPr="003054CC">
        <w:rPr>
          <w:lang w:val="sl-SI"/>
        </w:rPr>
        <w:t xml:space="preserve">va žepa v pasni višini se zapenjata s skritimi stiskači. </w:t>
      </w:r>
      <w:r w:rsidR="000D5C62">
        <w:rPr>
          <w:lang w:val="sl-SI"/>
        </w:rPr>
        <w:t xml:space="preserve">Bočna </w:t>
      </w:r>
      <w:r w:rsidR="000D5C62" w:rsidRPr="003054CC">
        <w:rPr>
          <w:lang w:val="sl-SI"/>
        </w:rPr>
        <w:t>žep</w:t>
      </w:r>
      <w:r w:rsidR="000D5C62">
        <w:rPr>
          <w:lang w:val="sl-SI"/>
        </w:rPr>
        <w:t>a sta pršita na levi in desni strani v predelu stegna, katera se zapirata s skrito zadrgo.</w:t>
      </w:r>
      <w:r w:rsidR="000D5C62" w:rsidRPr="000D5C62">
        <w:rPr>
          <w:rFonts w:cs="Arial"/>
          <w:lang w:val="sl-SI"/>
        </w:rPr>
        <w:t xml:space="preserve"> </w:t>
      </w:r>
      <w:r w:rsidR="000D5C62">
        <w:rPr>
          <w:rFonts w:cs="Arial"/>
          <w:lang w:val="sl-SI"/>
        </w:rPr>
        <w:t>S</w:t>
      </w:r>
      <w:r w:rsidR="000D5C62" w:rsidRPr="00D82B3D">
        <w:rPr>
          <w:rFonts w:cs="Arial"/>
          <w:lang w:val="sl-SI"/>
        </w:rPr>
        <w:t>tandardni žep s stiskačem zadaj desno</w:t>
      </w:r>
      <w:r w:rsidR="000D5C62">
        <w:rPr>
          <w:rFonts w:cs="Arial"/>
          <w:lang w:val="sl-SI"/>
        </w:rPr>
        <w:t xml:space="preserve">. </w:t>
      </w:r>
      <w:r w:rsidRPr="003054CC">
        <w:rPr>
          <w:lang w:val="sl-SI"/>
        </w:rPr>
        <w:t xml:space="preserve">Pod pazduho ima všiti mrežici za zračenje. Spredaj se </w:t>
      </w:r>
      <w:r w:rsidR="00F85D27">
        <w:rPr>
          <w:lang w:val="sl-SI"/>
        </w:rPr>
        <w:t>kombinezon</w:t>
      </w:r>
      <w:r>
        <w:rPr>
          <w:lang w:val="sl-SI"/>
        </w:rPr>
        <w:t xml:space="preserve"> zapenja s plastično</w:t>
      </w:r>
      <w:r w:rsidRPr="003054CC">
        <w:rPr>
          <w:lang w:val="sl-SI"/>
        </w:rPr>
        <w:t xml:space="preserve"> </w:t>
      </w:r>
      <w:r>
        <w:rPr>
          <w:lang w:val="sl-SI"/>
        </w:rPr>
        <w:t>zadrgo</w:t>
      </w:r>
      <w:r w:rsidR="00352D23">
        <w:rPr>
          <w:lang w:val="sl-SI"/>
        </w:rPr>
        <w:t>, ki omogoča dvostransko odpiranje</w:t>
      </w:r>
      <w:r>
        <w:rPr>
          <w:lang w:val="sl-SI"/>
        </w:rPr>
        <w:t>, pokrito z letvico s stiskači.</w:t>
      </w:r>
      <w:r w:rsidRPr="003054CC">
        <w:rPr>
          <w:lang w:val="sl-SI"/>
        </w:rPr>
        <w:t xml:space="preserve"> </w:t>
      </w:r>
      <w:r>
        <w:rPr>
          <w:lang w:val="sl-SI"/>
        </w:rPr>
        <w:t>Elastični patent v zapestn</w:t>
      </w:r>
      <w:r w:rsidRPr="005E7466">
        <w:rPr>
          <w:lang w:val="sl-SI"/>
        </w:rPr>
        <w:t xml:space="preserve">i </w:t>
      </w:r>
      <w:r>
        <w:rPr>
          <w:lang w:val="sl-SI"/>
        </w:rPr>
        <w:t>manšeti in pasu</w:t>
      </w:r>
      <w:r w:rsidRPr="003054CC">
        <w:rPr>
          <w:lang w:val="sl-SI"/>
        </w:rPr>
        <w:t>. Ovratnik je</w:t>
      </w:r>
      <w:r w:rsidR="00ED42D4">
        <w:rPr>
          <w:lang w:val="sl-SI"/>
        </w:rPr>
        <w:t xml:space="preserve"> klasične oblike</w:t>
      </w:r>
      <w:r w:rsidRPr="003054CC">
        <w:rPr>
          <w:lang w:val="sl-SI"/>
        </w:rPr>
        <w:t>.</w:t>
      </w:r>
      <w:r>
        <w:rPr>
          <w:lang w:val="sl-SI"/>
        </w:rPr>
        <w:t xml:space="preserve"> O</w:t>
      </w:r>
      <w:r w:rsidRPr="00185EE8">
        <w:rPr>
          <w:rFonts w:cs="Arial"/>
          <w:lang w:val="sl-SI"/>
        </w:rPr>
        <w:t>dsevni trak (</w:t>
      </w:r>
      <w:proofErr w:type="spellStart"/>
      <w:r w:rsidRPr="00185EE8">
        <w:rPr>
          <w:rFonts w:cs="Arial"/>
          <w:lang w:val="sl-SI"/>
        </w:rPr>
        <w:t>paspula</w:t>
      </w:r>
      <w:proofErr w:type="spellEnd"/>
      <w:r w:rsidRPr="00185EE8">
        <w:rPr>
          <w:rFonts w:cs="Arial"/>
          <w:lang w:val="sl-SI"/>
        </w:rPr>
        <w:t>) 2mm v višini prsnega dela in na obeh</w:t>
      </w:r>
      <w:r>
        <w:rPr>
          <w:rFonts w:cs="Arial"/>
          <w:lang w:val="sl-SI"/>
        </w:rPr>
        <w:t xml:space="preserve"> pokončnih</w:t>
      </w:r>
      <w:r w:rsidRPr="00185EE8">
        <w:rPr>
          <w:rFonts w:cs="Arial"/>
          <w:lang w:val="sl-SI"/>
        </w:rPr>
        <w:t xml:space="preserve"> hrbtnih gubah</w:t>
      </w:r>
      <w:r>
        <w:rPr>
          <w:rFonts w:cs="Arial"/>
          <w:lang w:val="sl-SI"/>
        </w:rPr>
        <w:t xml:space="preserve">. </w:t>
      </w:r>
    </w:p>
    <w:p w14:paraId="7D486B65" w14:textId="450AA7F2" w:rsidR="00F85D27" w:rsidRPr="000D5C62" w:rsidRDefault="005A47A6" w:rsidP="00F85D27">
      <w:pPr>
        <w:jc w:val="both"/>
        <w:rPr>
          <w:rFonts w:cs="Arial"/>
          <w:b/>
          <w:lang w:val="sl-SI"/>
        </w:rPr>
      </w:pPr>
      <w:r w:rsidRPr="003054CC">
        <w:rPr>
          <w:lang w:val="sl-SI"/>
        </w:rPr>
        <w:t>Sedalni</w:t>
      </w:r>
      <w:r>
        <w:rPr>
          <w:lang w:val="sl-SI"/>
        </w:rPr>
        <w:t>, komolčni</w:t>
      </w:r>
      <w:r w:rsidRPr="003054CC">
        <w:rPr>
          <w:lang w:val="sl-SI"/>
        </w:rPr>
        <w:t xml:space="preserve"> </w:t>
      </w:r>
      <w:r>
        <w:rPr>
          <w:lang w:val="sl-SI"/>
        </w:rPr>
        <w:t>in kolenski del je dodatno ojačan, vsi</w:t>
      </w:r>
      <w:r w:rsidRPr="003054CC">
        <w:rPr>
          <w:lang w:val="sl-SI"/>
        </w:rPr>
        <w:t xml:space="preserve"> šivi so kakovostno izdelani, da vzdržijo naprezanja pri opravljanju službenih nalog.</w:t>
      </w:r>
    </w:p>
    <w:p w14:paraId="100FEDA7" w14:textId="77777777" w:rsidR="00832E9E" w:rsidRPr="003054CC" w:rsidRDefault="00832E9E" w:rsidP="00832E9E">
      <w:pPr>
        <w:jc w:val="both"/>
        <w:rPr>
          <w:lang w:val="sl-SI"/>
        </w:rPr>
      </w:pPr>
      <w:r w:rsidRPr="00D82B3D">
        <w:rPr>
          <w:rFonts w:cs="Arial"/>
          <w:lang w:val="sl-SI"/>
        </w:rPr>
        <w:t>Na notranji strani obstojna etiketa s podatki: velikostna številka, način vzdrževanja, surovinska sestava, naziv proizvajalca, leto izdelave.</w:t>
      </w:r>
    </w:p>
    <w:p w14:paraId="61992C3A" w14:textId="7186C828" w:rsidR="00C75574" w:rsidRPr="00A8379C" w:rsidRDefault="00832E9E" w:rsidP="00C75574">
      <w:pPr>
        <w:jc w:val="both"/>
        <w:rPr>
          <w:rFonts w:cs="Arial"/>
          <w:lang w:val="sl-SI"/>
        </w:rPr>
      </w:pPr>
      <w:r w:rsidRPr="003B796D">
        <w:rPr>
          <w:rFonts w:cs="Arial"/>
          <w:b/>
          <w:lang w:val="sl-SI"/>
        </w:rPr>
        <w:t>Zimsk</w:t>
      </w:r>
      <w:r w:rsidR="000D5C62" w:rsidRPr="003B796D">
        <w:rPr>
          <w:rFonts w:cs="Arial"/>
          <w:b/>
          <w:lang w:val="sl-SI"/>
        </w:rPr>
        <w:t>i</w:t>
      </w:r>
      <w:r w:rsidRPr="003B796D">
        <w:rPr>
          <w:rFonts w:cs="Arial"/>
          <w:b/>
          <w:lang w:val="sl-SI"/>
        </w:rPr>
        <w:t xml:space="preserve"> zaščitni kombinezon</w:t>
      </w:r>
      <w:r>
        <w:rPr>
          <w:rFonts w:cs="Arial"/>
          <w:lang w:val="sl-SI"/>
        </w:rPr>
        <w:t xml:space="preserve"> </w:t>
      </w:r>
      <w:r w:rsidR="003B796D" w:rsidRPr="003B796D">
        <w:rPr>
          <w:lang w:val="sl-SI"/>
        </w:rPr>
        <w:t>je enak letn</w:t>
      </w:r>
      <w:r w:rsidR="003B796D">
        <w:rPr>
          <w:lang w:val="sl-SI"/>
        </w:rPr>
        <w:t>emu</w:t>
      </w:r>
      <w:r w:rsidR="003B796D" w:rsidRPr="003B796D">
        <w:rPr>
          <w:lang w:val="sl-SI"/>
        </w:rPr>
        <w:t>, le da je podložen s toplo podlogo ''štepe</w:t>
      </w:r>
      <w:r w:rsidR="004C5504">
        <w:rPr>
          <w:lang w:val="sl-SI"/>
        </w:rPr>
        <w:t>ks</w:t>
      </w:r>
      <w:r w:rsidR="003B796D" w:rsidRPr="003B796D">
        <w:rPr>
          <w:lang w:val="sl-SI"/>
        </w:rPr>
        <w:t>''</w:t>
      </w:r>
      <w:r w:rsidR="00C75574">
        <w:rPr>
          <w:lang w:val="sl-SI"/>
        </w:rPr>
        <w:t xml:space="preserve"> </w:t>
      </w:r>
      <w:r w:rsidR="00C75574" w:rsidRPr="00C75574">
        <w:rPr>
          <w:lang w:val="sl-SI"/>
        </w:rPr>
        <w:t>(100 % poliest</w:t>
      </w:r>
      <w:r w:rsidR="00C75574">
        <w:rPr>
          <w:lang w:val="sl-SI"/>
        </w:rPr>
        <w:t>e</w:t>
      </w:r>
      <w:r w:rsidR="00C75574" w:rsidRPr="00C75574">
        <w:rPr>
          <w:lang w:val="sl-SI"/>
        </w:rPr>
        <w:t>r)</w:t>
      </w:r>
      <w:r w:rsidR="00C75574">
        <w:rPr>
          <w:lang w:val="sl-SI"/>
        </w:rPr>
        <w:t>, ki je enakomerno razpodeljen po celotni površini</w:t>
      </w:r>
      <w:r w:rsidR="00C75574" w:rsidRPr="00C75574">
        <w:rPr>
          <w:lang w:val="sl-SI"/>
        </w:rPr>
        <w:t>.</w:t>
      </w:r>
      <w:r w:rsidR="00C75574">
        <w:rPr>
          <w:lang w:val="sl-SI"/>
        </w:rPr>
        <w:t xml:space="preserve"> Zimski zaščitni kombinezon nima </w:t>
      </w:r>
      <w:r w:rsidR="00C75574" w:rsidRPr="00A8379C">
        <w:rPr>
          <w:lang w:val="sl-SI"/>
        </w:rPr>
        <w:t>všit</w:t>
      </w:r>
      <w:r w:rsidR="004C5504">
        <w:rPr>
          <w:lang w:val="sl-SI"/>
        </w:rPr>
        <w:t>ega notranjega</w:t>
      </w:r>
      <w:r w:rsidR="00C75574" w:rsidRPr="00A8379C">
        <w:rPr>
          <w:lang w:val="sl-SI"/>
        </w:rPr>
        <w:t xml:space="preserve"> žep</w:t>
      </w:r>
      <w:r w:rsidR="004C5504">
        <w:rPr>
          <w:lang w:val="sl-SI"/>
        </w:rPr>
        <w:t>a</w:t>
      </w:r>
      <w:r w:rsidR="00C75574">
        <w:rPr>
          <w:lang w:val="sl-SI"/>
        </w:rPr>
        <w:t xml:space="preserve">, prav tako </w:t>
      </w:r>
      <w:r w:rsidR="00C75574" w:rsidRPr="0035247E">
        <w:rPr>
          <w:lang w:val="sl-SI"/>
        </w:rPr>
        <w:t>ni potrebe po mrežicah pod pazduho.</w:t>
      </w:r>
    </w:p>
    <w:p w14:paraId="54D7FE6C" w14:textId="77777777" w:rsidR="00F85D27" w:rsidRDefault="00F85D27" w:rsidP="006213B8">
      <w:pPr>
        <w:jc w:val="both"/>
        <w:rPr>
          <w:lang w:val="sl-SI"/>
        </w:rPr>
      </w:pPr>
    </w:p>
    <w:p w14:paraId="019BD101" w14:textId="77777777" w:rsidR="00C75574" w:rsidRDefault="00C75574" w:rsidP="006213B8">
      <w:pPr>
        <w:jc w:val="both"/>
        <w:rPr>
          <w:lang w:val="sl-SI"/>
        </w:rPr>
      </w:pPr>
    </w:p>
    <w:p w14:paraId="54424A39" w14:textId="77777777" w:rsidR="00292C3D" w:rsidRDefault="00292C3D" w:rsidP="00292C3D">
      <w:pPr>
        <w:jc w:val="both"/>
      </w:pPr>
      <w:r>
        <w:rPr>
          <w:b/>
          <w:bCs/>
        </w:rPr>
        <w:t xml:space="preserve">TABELA MER </w:t>
      </w:r>
    </w:p>
    <w:p w14:paraId="27F745ED" w14:textId="77777777" w:rsidR="00292C3D" w:rsidRDefault="00292C3D" w:rsidP="006213B8">
      <w:pPr>
        <w:jc w:val="both"/>
        <w:rPr>
          <w:lang w:val="sl-SI"/>
        </w:rPr>
      </w:pPr>
    </w:p>
    <w:tbl>
      <w:tblPr>
        <w:tblW w:w="10213" w:type="dxa"/>
        <w:tblInd w:w="-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"/>
        <w:gridCol w:w="591"/>
        <w:gridCol w:w="547"/>
        <w:gridCol w:w="591"/>
        <w:gridCol w:w="542"/>
        <w:gridCol w:w="591"/>
        <w:gridCol w:w="547"/>
        <w:gridCol w:w="591"/>
        <w:gridCol w:w="542"/>
        <w:gridCol w:w="591"/>
        <w:gridCol w:w="542"/>
        <w:gridCol w:w="548"/>
        <w:gridCol w:w="542"/>
        <w:gridCol w:w="605"/>
        <w:gridCol w:w="605"/>
        <w:gridCol w:w="547"/>
        <w:gridCol w:w="573"/>
      </w:tblGrid>
      <w:tr w:rsidR="005424EB" w:rsidRPr="0026287F" w14:paraId="75E7FDBE" w14:textId="77777777" w:rsidTr="009C4734">
        <w:trPr>
          <w:trHeight w:hRule="exact" w:val="734"/>
        </w:trPr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2D2" w14:textId="77777777" w:rsidR="005424EB" w:rsidRPr="0026287F" w:rsidRDefault="005424EB" w:rsidP="005424EB">
            <w:pPr>
              <w:spacing w:line="200" w:lineRule="exact"/>
              <w:rPr>
                <w:sz w:val="20"/>
                <w:szCs w:val="20"/>
              </w:rPr>
            </w:pPr>
          </w:p>
          <w:p w14:paraId="1D8E62A6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7A6B4468" w14:textId="77777777" w:rsidR="005424EB" w:rsidRPr="0026287F" w:rsidRDefault="005424EB" w:rsidP="005424EB">
            <w:pPr>
              <w:ind w:left="30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pacing w:val="-2"/>
                <w:sz w:val="20"/>
                <w:szCs w:val="20"/>
              </w:rPr>
              <w:t>M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RE</w:t>
            </w:r>
          </w:p>
        </w:tc>
        <w:tc>
          <w:tcPr>
            <w:tcW w:w="909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2C3C47" w14:textId="77777777" w:rsidR="005424EB" w:rsidRPr="0026287F" w:rsidRDefault="005424EB" w:rsidP="005424EB">
            <w:pPr>
              <w:spacing w:before="1" w:line="240" w:lineRule="exact"/>
            </w:pPr>
          </w:p>
          <w:p w14:paraId="3C1111E3" w14:textId="77777777" w:rsidR="005424EB" w:rsidRPr="0026287F" w:rsidRDefault="005424EB" w:rsidP="005424EB">
            <w:pPr>
              <w:ind w:left="3474" w:right="3454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V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L</w:t>
            </w:r>
            <w:r w:rsidRPr="0026287F">
              <w:rPr>
                <w:rFonts w:ascii="Tahoma" w:eastAsia="Tahoma" w:hAnsi="Tahoma" w:cs="Tahoma"/>
                <w:spacing w:val="-3"/>
                <w:sz w:val="20"/>
                <w:szCs w:val="20"/>
              </w:rPr>
              <w:t>IK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20"/>
                <w:szCs w:val="20"/>
              </w:rPr>
              <w:t>S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T</w:t>
            </w:r>
            <w:r w:rsidRPr="0026287F">
              <w:rPr>
                <w:rFonts w:ascii="Tahoma" w:eastAsia="Tahoma" w:hAnsi="Tahoma" w:cs="Tahoma"/>
                <w:spacing w:val="-5"/>
                <w:sz w:val="20"/>
                <w:szCs w:val="20"/>
              </w:rPr>
              <w:t>N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r w:rsidRPr="0026287F">
              <w:rPr>
                <w:rFonts w:ascii="Tahoma" w:eastAsia="Tahoma" w:hAnsi="Tahoma" w:cs="Tahoma"/>
                <w:spacing w:val="-2"/>
                <w:sz w:val="20"/>
                <w:szCs w:val="20"/>
              </w:rPr>
              <w:t>Š</w:t>
            </w:r>
            <w:r w:rsidRPr="0026287F">
              <w:rPr>
                <w:rFonts w:ascii="Tahoma" w:eastAsia="Tahoma" w:hAnsi="Tahoma" w:cs="Tahoma"/>
                <w:spacing w:val="-3"/>
                <w:sz w:val="20"/>
                <w:szCs w:val="20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V</w:t>
            </w:r>
            <w:r w:rsidRPr="0026287F">
              <w:rPr>
                <w:rFonts w:ascii="Tahoma" w:eastAsia="Tahoma" w:hAnsi="Tahoma" w:cs="Tahoma"/>
                <w:spacing w:val="-4"/>
                <w:sz w:val="20"/>
                <w:szCs w:val="20"/>
              </w:rPr>
              <w:t>I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L</w:t>
            </w:r>
            <w:r w:rsidRPr="0026287F">
              <w:rPr>
                <w:rFonts w:ascii="Tahoma" w:eastAsia="Tahoma" w:hAnsi="Tahoma" w:cs="Tahoma"/>
                <w:spacing w:val="-3"/>
                <w:sz w:val="20"/>
                <w:szCs w:val="20"/>
              </w:rPr>
              <w:t>K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E</w:t>
            </w:r>
          </w:p>
        </w:tc>
      </w:tr>
      <w:tr w:rsidR="005424EB" w:rsidRPr="0026287F" w14:paraId="1574428A" w14:textId="77777777" w:rsidTr="009C4734">
        <w:trPr>
          <w:trHeight w:hRule="exact" w:val="416"/>
        </w:trPr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46CD" w14:textId="77777777" w:rsidR="005424EB" w:rsidRPr="0026287F" w:rsidRDefault="005424EB" w:rsidP="005424EB"/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0C27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45B1FA4D" w14:textId="77777777" w:rsidR="005424EB" w:rsidRPr="0026287F" w:rsidRDefault="005424EB" w:rsidP="005424EB">
            <w:pPr>
              <w:ind w:left="16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669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36203D33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51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4C574A49" w14:textId="77777777" w:rsidR="005424EB" w:rsidRPr="0026287F" w:rsidRDefault="005424EB" w:rsidP="005424EB">
            <w:pPr>
              <w:ind w:left="15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A876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12509DD2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ACB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14192EDB" w14:textId="77777777" w:rsidR="005424EB" w:rsidRPr="0026287F" w:rsidRDefault="005424EB" w:rsidP="005424EB">
            <w:pPr>
              <w:ind w:left="16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4A9F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6F667F0A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533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787C9506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CAA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3C82FEC4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C75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7A3D2384" w14:textId="77777777" w:rsidR="005424EB" w:rsidRPr="0026287F" w:rsidRDefault="005424EB" w:rsidP="005424EB">
            <w:pPr>
              <w:ind w:left="16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5F1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0C21631D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58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ABA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027C6E72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BC0A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432BC76B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120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44998684" w14:textId="77777777" w:rsidR="005424EB" w:rsidRPr="0026287F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5124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7C97B98D" w14:textId="77777777" w:rsidR="005424EB" w:rsidRPr="0026287F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081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643B4F7C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418" w14:textId="77777777" w:rsidR="005424EB" w:rsidRPr="0026287F" w:rsidRDefault="005424EB" w:rsidP="005424EB">
            <w:pPr>
              <w:spacing w:before="1" w:line="120" w:lineRule="exact"/>
              <w:rPr>
                <w:sz w:val="12"/>
                <w:szCs w:val="12"/>
              </w:rPr>
            </w:pPr>
          </w:p>
          <w:p w14:paraId="0F8C53B7" w14:textId="77777777" w:rsidR="005424EB" w:rsidRPr="0026287F" w:rsidRDefault="005424EB" w:rsidP="005424EB">
            <w:pPr>
              <w:ind w:left="14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70</w:t>
            </w:r>
          </w:p>
        </w:tc>
      </w:tr>
      <w:tr w:rsidR="005424EB" w:rsidRPr="0026287F" w14:paraId="2820F974" w14:textId="77777777" w:rsidTr="009C4734">
        <w:trPr>
          <w:trHeight w:hRule="exact" w:val="57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5E4F" w14:textId="77777777" w:rsidR="005424EB" w:rsidRPr="0026287F" w:rsidRDefault="005424EB" w:rsidP="005424EB">
            <w:pPr>
              <w:spacing w:before="82" w:line="298" w:lineRule="auto"/>
              <w:ind w:left="105" w:right="316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 xml:space="preserve">NA 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CB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E3A8A6C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2CF3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E122657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D0E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942C00A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2682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FA83220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ADB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6B3C640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BB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759DDFBE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FF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6DC2406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F237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37F015F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7BC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8EC8969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37D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03B3CED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AFB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C5254D4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418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848B6B5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1D5D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1F149EF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24CC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3C6912F" w14:textId="77777777" w:rsidR="005424EB" w:rsidRPr="0026287F" w:rsidRDefault="005424EB" w:rsidP="005424EB">
            <w:pPr>
              <w:ind w:left="13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813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1B58C85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FC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73F07F4" w14:textId="77777777" w:rsidR="005424EB" w:rsidRPr="0026287F" w:rsidRDefault="005424EB" w:rsidP="005424EB">
            <w:pPr>
              <w:ind w:left="11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140</w:t>
            </w:r>
          </w:p>
        </w:tc>
      </w:tr>
      <w:tr w:rsidR="005424EB" w:rsidRPr="0026287F" w14:paraId="51BB1660" w14:textId="77777777" w:rsidTr="009C4734">
        <w:trPr>
          <w:trHeight w:hRule="exact" w:val="57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A81" w14:textId="77777777" w:rsidR="005424EB" w:rsidRPr="0026287F" w:rsidRDefault="005424EB" w:rsidP="005424EB">
            <w:pPr>
              <w:spacing w:before="82" w:line="298" w:lineRule="auto"/>
              <w:ind w:left="105" w:right="34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 G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05A8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5C7B9C0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CBAB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9EB65EB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B98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B26F24A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BF5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34DDF22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FFFA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2EA17D9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DC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F5F2A7F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2B9E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C0C324D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F02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7665342A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1397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2EF43B9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F1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EB1375E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30B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7A040B4A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FE1D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0EE4521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A501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B6D030A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564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D6B90E4" w14:textId="77777777" w:rsidR="005424EB" w:rsidRPr="0026287F" w:rsidRDefault="005424EB" w:rsidP="005424EB">
            <w:pPr>
              <w:ind w:left="13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B26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BF54EFF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5D55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FDD8EC5" w14:textId="77777777" w:rsidR="005424EB" w:rsidRPr="0026287F" w:rsidRDefault="005424EB" w:rsidP="005424EB">
            <w:pPr>
              <w:ind w:left="11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160</w:t>
            </w:r>
          </w:p>
        </w:tc>
      </w:tr>
      <w:tr w:rsidR="005424EB" w:rsidRPr="0026287F" w14:paraId="5BB6C894" w14:textId="77777777" w:rsidTr="009C4734">
        <w:trPr>
          <w:trHeight w:hRule="exact" w:val="57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2F8E" w14:textId="77777777" w:rsidR="005424EB" w:rsidRPr="0026287F" w:rsidRDefault="005424EB" w:rsidP="005424EB">
            <w:pPr>
              <w:spacing w:before="83" w:line="298" w:lineRule="auto"/>
              <w:ind w:left="105" w:right="316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 xml:space="preserve">NA 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36C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4E6F1FD9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AF7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781C851E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C35C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1EF29D2E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B1D2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69A6A366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5F4A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396F6E8D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FACE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71D273AB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683A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3E274247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308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72B1D716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5524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1AF01115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5A7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60CD3508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106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6B0B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15AF577F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5618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0E3F779E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91EA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2FD67A40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C496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34AE9871" w14:textId="77777777" w:rsidR="005424EB" w:rsidRPr="0026287F" w:rsidRDefault="005424EB" w:rsidP="005424EB">
            <w:pPr>
              <w:ind w:left="13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FABF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0B12471C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8DB" w14:textId="77777777" w:rsidR="005424EB" w:rsidRPr="0026287F" w:rsidRDefault="005424EB" w:rsidP="005424EB">
            <w:pPr>
              <w:spacing w:before="3" w:line="280" w:lineRule="exact"/>
              <w:rPr>
                <w:sz w:val="28"/>
                <w:szCs w:val="28"/>
              </w:rPr>
            </w:pPr>
          </w:p>
          <w:p w14:paraId="19E0AF6E" w14:textId="77777777" w:rsidR="005424EB" w:rsidRPr="0026287F" w:rsidRDefault="005424EB" w:rsidP="005424EB">
            <w:pPr>
              <w:ind w:left="11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130</w:t>
            </w:r>
          </w:p>
        </w:tc>
      </w:tr>
      <w:tr w:rsidR="005424EB" w:rsidRPr="0026287F" w14:paraId="28E28B5C" w14:textId="77777777" w:rsidTr="009C4734">
        <w:trPr>
          <w:trHeight w:hRule="exact" w:val="57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C9C2" w14:textId="77777777" w:rsidR="005424EB" w:rsidRPr="0026287F" w:rsidRDefault="005424EB" w:rsidP="005424EB">
            <w:pPr>
              <w:spacing w:before="84" w:line="298" w:lineRule="auto"/>
              <w:ind w:left="105" w:right="34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 G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1D8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79683869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1865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539A518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1B8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673A7E2D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87C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1BA61BB8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02F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711989B5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CE66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82F23C1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70F7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1A98301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9DF3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E9F2BEC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E2DC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786001DD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635D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72D4A5CC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7A18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31FDD5A5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D622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1898C33A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8B3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333A0072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F1F3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7161DDA0" w14:textId="77777777" w:rsidR="005424EB" w:rsidRPr="0026287F" w:rsidRDefault="005424EB" w:rsidP="005424EB">
            <w:pPr>
              <w:ind w:left="13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47F9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1E55F73F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F2EB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504602B4" w14:textId="77777777" w:rsidR="005424EB" w:rsidRPr="0026287F" w:rsidRDefault="005424EB" w:rsidP="005424EB">
            <w:pPr>
              <w:ind w:left="11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</w:tr>
      <w:tr w:rsidR="005424EB" w:rsidRPr="0026287F" w14:paraId="5BE2CCC4" w14:textId="77777777" w:rsidTr="009C4734">
        <w:trPr>
          <w:trHeight w:hRule="exact" w:val="57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557" w14:textId="77777777" w:rsidR="005424EB" w:rsidRPr="0026287F" w:rsidRDefault="005424EB" w:rsidP="005424EB">
            <w:pPr>
              <w:spacing w:before="81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Č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731EA7EE" w14:textId="77777777" w:rsidR="005424EB" w:rsidRPr="0026287F" w:rsidRDefault="005424EB" w:rsidP="005424EB">
            <w:pPr>
              <w:spacing w:before="4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40AE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4F4750B7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FE8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99C48E9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F69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312D4E6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48A7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BB62B5A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8C4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CED8C1A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A46E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8C4C16B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D4DA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6BBE9321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468A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FE1BED4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250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782E12D9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C3B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6FA1E68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2D62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B72EBE2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0A6D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22CE2D2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96D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4078451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EBDF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A4498B1" w14:textId="77777777" w:rsidR="005424EB" w:rsidRPr="0026287F" w:rsidRDefault="005424EB" w:rsidP="005424EB">
            <w:pPr>
              <w:ind w:left="13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724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655B8354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10A6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CED6FB2" w14:textId="77777777" w:rsidR="005424EB" w:rsidRPr="0026287F" w:rsidRDefault="005424EB" w:rsidP="005424EB">
            <w:pPr>
              <w:ind w:left="11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141</w:t>
            </w:r>
          </w:p>
        </w:tc>
      </w:tr>
      <w:tr w:rsidR="005424EB" w:rsidRPr="0026287F" w14:paraId="3C010DCE" w14:textId="77777777" w:rsidTr="009C4734">
        <w:trPr>
          <w:trHeight w:hRule="exact" w:val="57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6886" w14:textId="77777777" w:rsidR="005424EB" w:rsidRPr="0026287F" w:rsidRDefault="005424EB" w:rsidP="005424EB">
            <w:pPr>
              <w:spacing w:before="7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Č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0A74B70C" w14:textId="77777777" w:rsidR="005424EB" w:rsidRPr="0026287F" w:rsidRDefault="005424EB" w:rsidP="005424EB">
            <w:pPr>
              <w:spacing w:before="51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z w:val="16"/>
                <w:szCs w:val="16"/>
              </w:rPr>
              <w:t>G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FD15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05FF18A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59D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892B7DD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7CDE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457137C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6CA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E753596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89CA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0D40378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A7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FEA4F09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D4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5C3611B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5C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45CA239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A05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A00B5F7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EC1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0A9FCC7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FE5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6611041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998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0E36DF5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5DF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8CB24C6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929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559F8A8" w14:textId="77777777" w:rsidR="005424EB" w:rsidRPr="0026287F" w:rsidRDefault="005424EB" w:rsidP="005424EB">
            <w:pPr>
              <w:ind w:left="13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040D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09910FB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81B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599E55D" w14:textId="77777777" w:rsidR="005424EB" w:rsidRPr="0026287F" w:rsidRDefault="005424EB" w:rsidP="005424EB">
            <w:pPr>
              <w:ind w:left="11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156</w:t>
            </w:r>
          </w:p>
        </w:tc>
      </w:tr>
      <w:tr w:rsidR="005424EB" w:rsidRPr="0026287F" w14:paraId="3E67402F" w14:textId="77777777" w:rsidTr="009C4734">
        <w:trPr>
          <w:trHeight w:hRule="exact" w:val="57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7CB1" w14:textId="77777777" w:rsidR="005424EB" w:rsidRPr="0026287F" w:rsidRDefault="005424EB" w:rsidP="005424EB">
            <w:pPr>
              <w:spacing w:before="36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D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.</w:t>
            </w:r>
            <w:r w:rsidRPr="0026287F">
              <w:rPr>
                <w:rFonts w:ascii="Tahoma" w:eastAsia="Tahoma" w:hAnsi="Tahoma" w:cs="Tahoma"/>
                <w:spacing w:val="-18"/>
                <w:sz w:val="20"/>
                <w:szCs w:val="20"/>
              </w:rPr>
              <w:t xml:space="preserve"> 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H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Č</w:t>
            </w:r>
          </w:p>
          <w:p w14:paraId="0F6B5883" w14:textId="77777777" w:rsidR="005424EB" w:rsidRPr="0026287F" w:rsidRDefault="005424EB" w:rsidP="005424EB">
            <w:pPr>
              <w:spacing w:before="43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D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 xml:space="preserve"> 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6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U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54A3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46CEA9C9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32F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D6DA96A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8D9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5CA53ACB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AA7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68817636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4E3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C79A830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1D78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1154AE1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BBF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85AAF90" w14:textId="77777777" w:rsidR="005424EB" w:rsidRPr="0026287F" w:rsidRDefault="005424EB" w:rsidP="005424EB">
            <w:pPr>
              <w:ind w:left="12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06DA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57297D03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AF2F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B2688C6" w14:textId="77777777" w:rsidR="005424EB" w:rsidRPr="0026287F" w:rsidRDefault="005424EB" w:rsidP="005424EB">
            <w:pPr>
              <w:ind w:left="12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095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3098700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E0CB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A98A4C3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E96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5D1C0DA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572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66F56D8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CD4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6ED3258" w14:textId="77777777" w:rsidR="005424EB" w:rsidRPr="0026287F" w:rsidRDefault="005424EB" w:rsidP="005424EB">
            <w:pPr>
              <w:ind w:left="13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13A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A547DF2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884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3CC445C" w14:textId="77777777" w:rsidR="005424EB" w:rsidRPr="0026287F" w:rsidRDefault="005424EB" w:rsidP="005424EB">
            <w:pPr>
              <w:ind w:left="11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114</w:t>
            </w:r>
          </w:p>
        </w:tc>
      </w:tr>
      <w:tr w:rsidR="005424EB" w:rsidRPr="0026287F" w14:paraId="090E6FE6" w14:textId="77777777" w:rsidTr="009C4734">
        <w:trPr>
          <w:trHeight w:hRule="exact" w:val="57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ED9" w14:textId="77777777" w:rsidR="005424EB" w:rsidRPr="0026287F" w:rsidRDefault="005424EB" w:rsidP="005424EB">
            <w:pPr>
              <w:spacing w:before="82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D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Ž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I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5DAA2127" w14:textId="77777777" w:rsidR="005424EB" w:rsidRPr="0026287F" w:rsidRDefault="005424EB" w:rsidP="005424EB">
            <w:pPr>
              <w:spacing w:before="4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C97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7F2B63BE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2D9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FA8CE5D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653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EBC879C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566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51D472A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E921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1DF83CA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5F7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2534DAC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A1F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30EE84E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EEC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FC7B27C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511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AC48BF5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65F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7AD4F1C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D2A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65DC5E1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C94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8BE63C9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DFF8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1CB3803" w14:textId="77777777" w:rsidR="005424EB" w:rsidRPr="0026287F" w:rsidRDefault="005424EB" w:rsidP="005424EB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BEF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FDB1FA6" w14:textId="77777777" w:rsidR="005424EB" w:rsidRPr="0026287F" w:rsidRDefault="005424EB" w:rsidP="005424EB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1F03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0648BBB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69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766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C371ADE" w14:textId="77777777" w:rsidR="005424EB" w:rsidRPr="0026287F" w:rsidRDefault="005424EB" w:rsidP="005424EB">
            <w:pPr>
              <w:ind w:left="16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69</w:t>
            </w:r>
          </w:p>
        </w:tc>
      </w:tr>
      <w:tr w:rsidR="005424EB" w:rsidRPr="0026287F" w14:paraId="33AEA345" w14:textId="77777777" w:rsidTr="009C4734">
        <w:trPr>
          <w:trHeight w:hRule="exact" w:val="574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7558" w14:textId="77777777" w:rsidR="005424EB" w:rsidRPr="0026287F" w:rsidRDefault="005424EB" w:rsidP="005424EB">
            <w:pPr>
              <w:spacing w:before="7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K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995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3CB26DD7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A3D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5E25D46D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143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4E95C51C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10E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39AA86C7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153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75FF8F9B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2112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5942A1CE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77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5BF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5C88DF64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4AD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2A61A00E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FD31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5E0F4546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6DAB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0538E76E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79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242D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405FBB8C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499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3944FA26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21B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1983A888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80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3143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759FB898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80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6BC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529852FB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93A" w14:textId="77777777" w:rsidR="005424EB" w:rsidRPr="0026287F" w:rsidRDefault="005424EB" w:rsidP="005424EB">
            <w:pPr>
              <w:spacing w:before="17" w:line="260" w:lineRule="exact"/>
              <w:rPr>
                <w:sz w:val="26"/>
                <w:szCs w:val="26"/>
              </w:rPr>
            </w:pPr>
          </w:p>
          <w:p w14:paraId="79CFCB13" w14:textId="77777777" w:rsidR="005424EB" w:rsidRPr="0026287F" w:rsidRDefault="005424EB" w:rsidP="005424EB">
            <w:pPr>
              <w:ind w:left="16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81</w:t>
            </w:r>
          </w:p>
        </w:tc>
      </w:tr>
      <w:tr w:rsidR="005424EB" w:rsidRPr="0026287F" w14:paraId="4E179E09" w14:textId="77777777" w:rsidTr="009C4734">
        <w:trPr>
          <w:trHeight w:hRule="exact" w:val="57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36" w14:textId="77777777" w:rsidR="005424EB" w:rsidRPr="0026287F" w:rsidRDefault="005424EB" w:rsidP="005424EB">
            <w:pPr>
              <w:spacing w:before="84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H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B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02568AC9" w14:textId="77777777" w:rsidR="005424EB" w:rsidRPr="0026287F" w:rsidRDefault="005424EB" w:rsidP="005424EB">
            <w:pPr>
              <w:spacing w:before="4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D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Ž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I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A57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058EB3BA" w14:textId="77777777" w:rsidR="005424EB" w:rsidRPr="0026287F" w:rsidRDefault="005424EB" w:rsidP="005424EB">
            <w:pPr>
              <w:ind w:left="18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48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A210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4032232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49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9E99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08282389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AFB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0A2E591B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3F2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0BF8CB2A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D256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F102367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16B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447F808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33A9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DE18B52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BA14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10B183AF" w14:textId="77777777" w:rsidR="005424EB" w:rsidRPr="0026287F" w:rsidRDefault="005424EB" w:rsidP="005424EB">
            <w:pPr>
              <w:ind w:left="18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211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27914036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DA3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1A388DC6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A51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FC9A08B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DA67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58675617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56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4CC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3CE4E3ED" w14:textId="77777777" w:rsidR="005424EB" w:rsidRPr="0026287F" w:rsidRDefault="005424EB" w:rsidP="005424EB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F51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5106368F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58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E782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0B296515" w14:textId="77777777" w:rsidR="005424EB" w:rsidRPr="0026287F" w:rsidRDefault="005424EB" w:rsidP="005424EB">
            <w:pPr>
              <w:ind w:left="16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60</w:t>
            </w:r>
          </w:p>
        </w:tc>
      </w:tr>
    </w:tbl>
    <w:p w14:paraId="0E263E3B" w14:textId="77777777" w:rsidR="00292C3D" w:rsidRDefault="00292C3D" w:rsidP="006213B8">
      <w:pPr>
        <w:jc w:val="both"/>
        <w:rPr>
          <w:lang w:val="sl-SI"/>
        </w:rPr>
      </w:pPr>
    </w:p>
    <w:p w14:paraId="6C2E28E2" w14:textId="77777777" w:rsidR="00292C3D" w:rsidRDefault="00292C3D" w:rsidP="006213B8">
      <w:pPr>
        <w:jc w:val="both"/>
        <w:rPr>
          <w:lang w:val="sl-SI"/>
        </w:rPr>
      </w:pPr>
    </w:p>
    <w:p w14:paraId="3F6CE2E5" w14:textId="77777777" w:rsidR="00182D45" w:rsidRDefault="00182D45" w:rsidP="006213B8">
      <w:pPr>
        <w:jc w:val="both"/>
        <w:rPr>
          <w:lang w:val="sl-SI"/>
        </w:rPr>
      </w:pPr>
    </w:p>
    <w:p w14:paraId="154CD9A5" w14:textId="77777777" w:rsidR="009C4734" w:rsidRDefault="009C4734" w:rsidP="006213B8">
      <w:pPr>
        <w:jc w:val="both"/>
        <w:rPr>
          <w:lang w:val="sl-SI"/>
        </w:rPr>
      </w:pPr>
    </w:p>
    <w:p w14:paraId="40464D0F" w14:textId="77777777" w:rsidR="009C4734" w:rsidRDefault="009C4734" w:rsidP="006213B8">
      <w:pPr>
        <w:jc w:val="both"/>
        <w:rPr>
          <w:lang w:val="sl-SI"/>
        </w:rPr>
      </w:pPr>
    </w:p>
    <w:p w14:paraId="53104386" w14:textId="718ED22B" w:rsidR="00832E9E" w:rsidRPr="003054CC" w:rsidRDefault="00832E9E" w:rsidP="00832E9E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t xml:space="preserve">Naziv izdelka: </w:t>
      </w:r>
      <w:r>
        <w:rPr>
          <w:b/>
          <w:lang w:val="sl-SI"/>
        </w:rPr>
        <w:t>Delovni plašč</w:t>
      </w:r>
      <w:r w:rsidR="00085785">
        <w:rPr>
          <w:b/>
          <w:lang w:val="sl-SI"/>
        </w:rPr>
        <w:t xml:space="preserve"> - </w:t>
      </w:r>
      <w:r w:rsidR="00085785" w:rsidRPr="008C3826">
        <w:rPr>
          <w:b/>
          <w:lang w:val="sl-SI"/>
        </w:rPr>
        <w:t>moški (</w:t>
      </w:r>
      <w:r w:rsidRPr="008C3826">
        <w:rPr>
          <w:b/>
          <w:lang w:val="sl-SI"/>
        </w:rPr>
        <w:t>OVO-0</w:t>
      </w:r>
      <w:r w:rsidR="008C3826" w:rsidRPr="008C3826">
        <w:rPr>
          <w:b/>
          <w:lang w:val="sl-SI"/>
        </w:rPr>
        <w:t>0</w:t>
      </w:r>
      <w:r w:rsidRPr="008C3826">
        <w:rPr>
          <w:b/>
          <w:lang w:val="sl-SI"/>
        </w:rPr>
        <w:t>9)</w:t>
      </w:r>
    </w:p>
    <w:p w14:paraId="31FB4E36" w14:textId="77777777" w:rsidR="00832E9E" w:rsidRPr="003054CC" w:rsidRDefault="00832E9E" w:rsidP="00832E9E">
      <w:pPr>
        <w:jc w:val="both"/>
        <w:rPr>
          <w:b/>
          <w:lang w:val="sl-SI"/>
        </w:rPr>
      </w:pPr>
    </w:p>
    <w:p w14:paraId="10F441FD" w14:textId="77777777" w:rsidR="00832E9E" w:rsidRPr="003054CC" w:rsidRDefault="00832E9E" w:rsidP="00832E9E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05944E9F" w14:textId="77777777" w:rsidR="00832E9E" w:rsidRDefault="00832E9E" w:rsidP="00832E9E">
      <w:pPr>
        <w:jc w:val="both"/>
        <w:rPr>
          <w:lang w:val="sl-SI"/>
        </w:rPr>
      </w:pPr>
    </w:p>
    <w:p w14:paraId="318BD9E0" w14:textId="6E6FAF0B" w:rsidR="00832E9E" w:rsidRPr="00832E9E" w:rsidRDefault="00832E9E" w:rsidP="00832E9E">
      <w:pPr>
        <w:rPr>
          <w:lang w:val="sl-SI" w:eastAsia="sl-SI"/>
        </w:rPr>
      </w:pPr>
      <w:r w:rsidRPr="00832E9E">
        <w:rPr>
          <w:lang w:val="sl-SI" w:eastAsia="sl-SI"/>
        </w:rPr>
        <w:t xml:space="preserve">Plašč je standardnega kroja. </w:t>
      </w:r>
      <w:r>
        <w:rPr>
          <w:lang w:val="sl-SI"/>
        </w:rPr>
        <w:t>O</w:t>
      </w:r>
      <w:r w:rsidRPr="00185EE8">
        <w:rPr>
          <w:rFonts w:cs="Arial"/>
          <w:lang w:val="sl-SI"/>
        </w:rPr>
        <w:t>dsevni trak (</w:t>
      </w:r>
      <w:proofErr w:type="spellStart"/>
      <w:r w:rsidRPr="00185EE8">
        <w:rPr>
          <w:rFonts w:cs="Arial"/>
          <w:lang w:val="sl-SI"/>
        </w:rPr>
        <w:t>paspula</w:t>
      </w:r>
      <w:proofErr w:type="spellEnd"/>
      <w:r w:rsidRPr="00185EE8">
        <w:rPr>
          <w:rFonts w:cs="Arial"/>
          <w:lang w:val="sl-SI"/>
        </w:rPr>
        <w:t>) 2mm v višini prsnega dela</w:t>
      </w:r>
      <w:r>
        <w:rPr>
          <w:rFonts w:cs="Arial"/>
          <w:lang w:val="sl-SI"/>
        </w:rPr>
        <w:t xml:space="preserve"> na sprednji in zadnji strani plašča.</w:t>
      </w:r>
      <w:r w:rsidR="00337CBD">
        <w:rPr>
          <w:rFonts w:cs="Arial"/>
          <w:lang w:val="sl-SI"/>
        </w:rPr>
        <w:t xml:space="preserve"> </w:t>
      </w:r>
      <w:r w:rsidRPr="00832E9E">
        <w:rPr>
          <w:lang w:val="sl-SI" w:eastAsia="sl-SI"/>
        </w:rPr>
        <w:t xml:space="preserve">Plašč ima našite tri navadne žepe, prsnega in dva bočna. Prsni žep se zapenja s </w:t>
      </w:r>
      <w:proofErr w:type="spellStart"/>
      <w:r w:rsidRPr="00832E9E">
        <w:rPr>
          <w:lang w:val="sl-SI" w:eastAsia="sl-SI"/>
        </w:rPr>
        <w:t>sprimnim</w:t>
      </w:r>
      <w:proofErr w:type="spellEnd"/>
      <w:r w:rsidRPr="00832E9E">
        <w:rPr>
          <w:lang w:val="sl-SI" w:eastAsia="sl-SI"/>
        </w:rPr>
        <w:t xml:space="preserve"> trakom. Na desnem rokavu je našit mali žep, ki se zapenja s poklopcem s stiskačem. Na levem rokavu je našit mali, odprt žep. Pod pazduho ima všiti mrežici za zračenje. Spredaj se zapenja z gumbi, na rokavih so stiskači za regulacijo širine rokava. Zadaj v višini pasu je všit pas. Ovratnik je na fazono.</w:t>
      </w:r>
    </w:p>
    <w:p w14:paraId="76433C62" w14:textId="77777777" w:rsidR="00337CBD" w:rsidRDefault="00832E9E" w:rsidP="00337CBD">
      <w:pPr>
        <w:jc w:val="both"/>
        <w:rPr>
          <w:rFonts w:cs="Arial"/>
          <w:lang w:val="sl-SI"/>
        </w:rPr>
      </w:pPr>
      <w:r w:rsidRPr="00832E9E">
        <w:rPr>
          <w:lang w:val="sl-SI" w:eastAsia="sl-SI"/>
        </w:rPr>
        <w:t>Šivi so kakovostno izdelani, da vzdržijo naprezanja pri opravljanju službenih nalog.</w:t>
      </w:r>
      <w:r w:rsidR="00337CBD" w:rsidRPr="00337CBD">
        <w:rPr>
          <w:rFonts w:cs="Arial"/>
          <w:lang w:val="sl-SI"/>
        </w:rPr>
        <w:t xml:space="preserve"> </w:t>
      </w:r>
    </w:p>
    <w:p w14:paraId="091337DD" w14:textId="0C7070DE" w:rsidR="00337CBD" w:rsidRPr="003054CC" w:rsidRDefault="00337CBD" w:rsidP="00337CBD">
      <w:pPr>
        <w:jc w:val="both"/>
        <w:rPr>
          <w:lang w:val="sl-SI"/>
        </w:rPr>
      </w:pPr>
      <w:r w:rsidRPr="00D82B3D">
        <w:rPr>
          <w:rFonts w:cs="Arial"/>
          <w:lang w:val="sl-SI"/>
        </w:rPr>
        <w:t>Na notranji strani obstojna etiketa s podatki: velikostna številka, način vzdrževanja, surovinska sestava, naziv proizvajalca, leto izdelave.</w:t>
      </w:r>
    </w:p>
    <w:p w14:paraId="4F7A4629" w14:textId="5D324083" w:rsidR="00615709" w:rsidRDefault="00615709" w:rsidP="00832E9E">
      <w:pPr>
        <w:rPr>
          <w:lang w:val="sl-SI" w:eastAsia="sl-SI"/>
        </w:rPr>
      </w:pPr>
    </w:p>
    <w:p w14:paraId="5ADE0EC6" w14:textId="77777777" w:rsidR="00292C3D" w:rsidRDefault="00292C3D" w:rsidP="00832E9E">
      <w:pPr>
        <w:rPr>
          <w:lang w:val="sl-SI" w:eastAsia="sl-SI"/>
        </w:rPr>
      </w:pPr>
    </w:p>
    <w:p w14:paraId="091A8E9F" w14:textId="77777777" w:rsidR="00292C3D" w:rsidRDefault="00292C3D" w:rsidP="00292C3D">
      <w:pPr>
        <w:jc w:val="both"/>
        <w:rPr>
          <w:b/>
          <w:bCs/>
        </w:rPr>
      </w:pPr>
      <w:r>
        <w:rPr>
          <w:b/>
          <w:bCs/>
        </w:rPr>
        <w:t xml:space="preserve">TABELA MER </w:t>
      </w:r>
    </w:p>
    <w:p w14:paraId="0DCFD407" w14:textId="77777777" w:rsidR="005424EB" w:rsidRDefault="005424EB" w:rsidP="00292C3D">
      <w:pPr>
        <w:jc w:val="both"/>
      </w:pPr>
    </w:p>
    <w:tbl>
      <w:tblPr>
        <w:tblW w:w="104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"/>
        <w:gridCol w:w="543"/>
        <w:gridCol w:w="715"/>
        <w:gridCol w:w="543"/>
        <w:gridCol w:w="715"/>
        <w:gridCol w:w="543"/>
        <w:gridCol w:w="715"/>
        <w:gridCol w:w="543"/>
        <w:gridCol w:w="715"/>
        <w:gridCol w:w="543"/>
        <w:gridCol w:w="715"/>
        <w:gridCol w:w="543"/>
        <w:gridCol w:w="547"/>
        <w:gridCol w:w="543"/>
        <w:gridCol w:w="542"/>
        <w:gridCol w:w="548"/>
        <w:gridCol w:w="543"/>
      </w:tblGrid>
      <w:tr w:rsidR="005424EB" w:rsidRPr="0026287F" w14:paraId="575630DA" w14:textId="77777777" w:rsidTr="009C4734">
        <w:trPr>
          <w:trHeight w:hRule="exact" w:val="735"/>
        </w:trPr>
        <w:tc>
          <w:tcPr>
            <w:tcW w:w="874" w:type="dxa"/>
            <w:vMerge w:val="restart"/>
          </w:tcPr>
          <w:p w14:paraId="77E7E051" w14:textId="77777777" w:rsidR="005424EB" w:rsidRPr="0026287F" w:rsidRDefault="005424EB" w:rsidP="005424EB">
            <w:pPr>
              <w:spacing w:line="200" w:lineRule="exact"/>
              <w:rPr>
                <w:sz w:val="20"/>
                <w:szCs w:val="20"/>
              </w:rPr>
            </w:pPr>
          </w:p>
          <w:p w14:paraId="159573E5" w14:textId="77777777" w:rsidR="005424EB" w:rsidRPr="0026287F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18BE465" w14:textId="77777777" w:rsidR="005424EB" w:rsidRPr="0026287F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pacing w:val="-2"/>
                <w:sz w:val="20"/>
                <w:szCs w:val="20"/>
              </w:rPr>
              <w:t>M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RE</w:t>
            </w:r>
          </w:p>
        </w:tc>
        <w:tc>
          <w:tcPr>
            <w:tcW w:w="9556" w:type="dxa"/>
            <w:gridSpan w:val="16"/>
          </w:tcPr>
          <w:p w14:paraId="0EC5C61E" w14:textId="77777777" w:rsidR="005424EB" w:rsidRPr="0026287F" w:rsidRDefault="005424EB" w:rsidP="005424EB">
            <w:pPr>
              <w:spacing w:before="16" w:line="220" w:lineRule="exact"/>
            </w:pPr>
          </w:p>
          <w:p w14:paraId="544E350E" w14:textId="77777777" w:rsidR="005424EB" w:rsidRPr="0026287F" w:rsidRDefault="005424EB" w:rsidP="005424EB">
            <w:pPr>
              <w:ind w:left="3700" w:right="3689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V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L</w:t>
            </w:r>
            <w:r w:rsidRPr="0026287F">
              <w:rPr>
                <w:rFonts w:ascii="Tahoma" w:eastAsia="Tahoma" w:hAnsi="Tahoma" w:cs="Tahoma"/>
                <w:spacing w:val="-3"/>
                <w:sz w:val="20"/>
                <w:szCs w:val="20"/>
              </w:rPr>
              <w:t>IK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20"/>
                <w:szCs w:val="20"/>
              </w:rPr>
              <w:t>S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T</w:t>
            </w:r>
            <w:r w:rsidRPr="0026287F">
              <w:rPr>
                <w:rFonts w:ascii="Tahoma" w:eastAsia="Tahoma" w:hAnsi="Tahoma" w:cs="Tahoma"/>
                <w:spacing w:val="-5"/>
                <w:sz w:val="20"/>
                <w:szCs w:val="20"/>
              </w:rPr>
              <w:t>N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r w:rsidRPr="0026287F">
              <w:rPr>
                <w:rFonts w:ascii="Tahoma" w:eastAsia="Tahoma" w:hAnsi="Tahoma" w:cs="Tahoma"/>
                <w:spacing w:val="-2"/>
                <w:sz w:val="20"/>
                <w:szCs w:val="20"/>
              </w:rPr>
              <w:t>Š</w:t>
            </w:r>
            <w:r w:rsidRPr="0026287F">
              <w:rPr>
                <w:rFonts w:ascii="Tahoma" w:eastAsia="Tahoma" w:hAnsi="Tahoma" w:cs="Tahoma"/>
                <w:spacing w:val="-3"/>
                <w:sz w:val="20"/>
                <w:szCs w:val="20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20"/>
                <w:szCs w:val="20"/>
              </w:rPr>
              <w:t>E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V</w:t>
            </w:r>
            <w:r w:rsidRPr="0026287F">
              <w:rPr>
                <w:rFonts w:ascii="Tahoma" w:eastAsia="Tahoma" w:hAnsi="Tahoma" w:cs="Tahoma"/>
                <w:spacing w:val="-4"/>
                <w:sz w:val="20"/>
                <w:szCs w:val="20"/>
              </w:rPr>
              <w:t>I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L</w:t>
            </w:r>
            <w:r w:rsidRPr="0026287F">
              <w:rPr>
                <w:rFonts w:ascii="Tahoma" w:eastAsia="Tahoma" w:hAnsi="Tahoma" w:cs="Tahoma"/>
                <w:spacing w:val="-3"/>
                <w:sz w:val="20"/>
                <w:szCs w:val="20"/>
              </w:rPr>
              <w:t>K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E</w:t>
            </w:r>
          </w:p>
        </w:tc>
      </w:tr>
      <w:tr w:rsidR="005424EB" w:rsidRPr="0026287F" w14:paraId="7C62C25A" w14:textId="77777777" w:rsidTr="009C4734">
        <w:trPr>
          <w:trHeight w:hRule="exact" w:val="415"/>
        </w:trPr>
        <w:tc>
          <w:tcPr>
            <w:tcW w:w="874" w:type="dxa"/>
            <w:vMerge/>
          </w:tcPr>
          <w:p w14:paraId="209D0213" w14:textId="77777777" w:rsidR="005424EB" w:rsidRPr="0026287F" w:rsidRDefault="005424EB" w:rsidP="005424EB"/>
        </w:tc>
        <w:tc>
          <w:tcPr>
            <w:tcW w:w="543" w:type="dxa"/>
          </w:tcPr>
          <w:p w14:paraId="42655570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448B8EEA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40</w:t>
            </w:r>
          </w:p>
        </w:tc>
        <w:tc>
          <w:tcPr>
            <w:tcW w:w="715" w:type="dxa"/>
          </w:tcPr>
          <w:p w14:paraId="38F6900F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66015C40" w14:textId="77777777" w:rsidR="005424EB" w:rsidRPr="0026287F" w:rsidRDefault="005424EB" w:rsidP="005424EB">
            <w:pPr>
              <w:ind w:left="22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42</w:t>
            </w:r>
          </w:p>
        </w:tc>
        <w:tc>
          <w:tcPr>
            <w:tcW w:w="543" w:type="dxa"/>
          </w:tcPr>
          <w:p w14:paraId="5D3CE40E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0405E101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44</w:t>
            </w:r>
          </w:p>
        </w:tc>
        <w:tc>
          <w:tcPr>
            <w:tcW w:w="715" w:type="dxa"/>
          </w:tcPr>
          <w:p w14:paraId="709596C3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35C5A7E8" w14:textId="77777777" w:rsidR="005424EB" w:rsidRPr="0026287F" w:rsidRDefault="005424EB" w:rsidP="005424EB">
            <w:pPr>
              <w:ind w:left="22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46</w:t>
            </w:r>
          </w:p>
        </w:tc>
        <w:tc>
          <w:tcPr>
            <w:tcW w:w="543" w:type="dxa"/>
          </w:tcPr>
          <w:p w14:paraId="7AC74CDD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4ADCB578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48</w:t>
            </w:r>
          </w:p>
        </w:tc>
        <w:tc>
          <w:tcPr>
            <w:tcW w:w="715" w:type="dxa"/>
          </w:tcPr>
          <w:p w14:paraId="102A87C0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4AA68B58" w14:textId="77777777" w:rsidR="005424EB" w:rsidRPr="0026287F" w:rsidRDefault="005424EB" w:rsidP="005424EB">
            <w:pPr>
              <w:ind w:left="22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50</w:t>
            </w:r>
          </w:p>
        </w:tc>
        <w:tc>
          <w:tcPr>
            <w:tcW w:w="543" w:type="dxa"/>
          </w:tcPr>
          <w:p w14:paraId="723C8A74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17987C07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52</w:t>
            </w:r>
          </w:p>
        </w:tc>
        <w:tc>
          <w:tcPr>
            <w:tcW w:w="715" w:type="dxa"/>
          </w:tcPr>
          <w:p w14:paraId="4FDAE3FF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1B69841B" w14:textId="77777777" w:rsidR="005424EB" w:rsidRPr="0026287F" w:rsidRDefault="005424EB" w:rsidP="005424EB">
            <w:pPr>
              <w:ind w:left="22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54</w:t>
            </w:r>
          </w:p>
        </w:tc>
        <w:tc>
          <w:tcPr>
            <w:tcW w:w="543" w:type="dxa"/>
          </w:tcPr>
          <w:p w14:paraId="39FDCAD0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585A6095" w14:textId="77777777" w:rsidR="005424EB" w:rsidRPr="0026287F" w:rsidRDefault="005424EB" w:rsidP="005424EB">
            <w:pPr>
              <w:ind w:left="13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56</w:t>
            </w:r>
          </w:p>
        </w:tc>
        <w:tc>
          <w:tcPr>
            <w:tcW w:w="715" w:type="dxa"/>
          </w:tcPr>
          <w:p w14:paraId="1E3817DC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68F823B1" w14:textId="77777777" w:rsidR="005424EB" w:rsidRPr="0026287F" w:rsidRDefault="005424EB" w:rsidP="005424EB">
            <w:pPr>
              <w:ind w:left="22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58</w:t>
            </w:r>
          </w:p>
        </w:tc>
        <w:tc>
          <w:tcPr>
            <w:tcW w:w="543" w:type="dxa"/>
          </w:tcPr>
          <w:p w14:paraId="127E362A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0EF09C36" w14:textId="77777777" w:rsidR="005424EB" w:rsidRPr="0026287F" w:rsidRDefault="005424EB" w:rsidP="005424EB">
            <w:pPr>
              <w:ind w:left="13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60</w:t>
            </w:r>
          </w:p>
        </w:tc>
        <w:tc>
          <w:tcPr>
            <w:tcW w:w="547" w:type="dxa"/>
          </w:tcPr>
          <w:p w14:paraId="3FA58AE0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4CCD8340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62</w:t>
            </w:r>
          </w:p>
        </w:tc>
        <w:tc>
          <w:tcPr>
            <w:tcW w:w="543" w:type="dxa"/>
          </w:tcPr>
          <w:p w14:paraId="0330F9DB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08EE049A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64</w:t>
            </w:r>
          </w:p>
        </w:tc>
        <w:tc>
          <w:tcPr>
            <w:tcW w:w="542" w:type="dxa"/>
          </w:tcPr>
          <w:p w14:paraId="2E334AB6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00C5EC86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66</w:t>
            </w:r>
          </w:p>
        </w:tc>
        <w:tc>
          <w:tcPr>
            <w:tcW w:w="548" w:type="dxa"/>
          </w:tcPr>
          <w:p w14:paraId="440F6EB0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1F163942" w14:textId="77777777" w:rsidR="005424EB" w:rsidRPr="0026287F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68</w:t>
            </w:r>
          </w:p>
        </w:tc>
        <w:tc>
          <w:tcPr>
            <w:tcW w:w="543" w:type="dxa"/>
          </w:tcPr>
          <w:p w14:paraId="329F621C" w14:textId="77777777" w:rsidR="005424EB" w:rsidRPr="0026287F" w:rsidRDefault="005424EB" w:rsidP="005424EB">
            <w:pPr>
              <w:spacing w:before="6" w:line="110" w:lineRule="exact"/>
              <w:rPr>
                <w:sz w:val="11"/>
                <w:szCs w:val="11"/>
              </w:rPr>
            </w:pPr>
          </w:p>
          <w:p w14:paraId="27838A70" w14:textId="77777777" w:rsidR="005424EB" w:rsidRPr="0026287F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70</w:t>
            </w:r>
          </w:p>
        </w:tc>
      </w:tr>
      <w:tr w:rsidR="005424EB" w:rsidRPr="0026287F" w14:paraId="191A70C5" w14:textId="77777777" w:rsidTr="006E3BFE">
        <w:trPr>
          <w:trHeight w:hRule="exact" w:val="574"/>
        </w:trPr>
        <w:tc>
          <w:tcPr>
            <w:tcW w:w="874" w:type="dxa"/>
          </w:tcPr>
          <w:p w14:paraId="73C6E476" w14:textId="77777777" w:rsidR="005424EB" w:rsidRPr="0026287F" w:rsidRDefault="005424EB" w:rsidP="005424EB">
            <w:pPr>
              <w:spacing w:before="82" w:line="298" w:lineRule="auto"/>
              <w:ind w:left="105" w:right="71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 xml:space="preserve">NA 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</w:tc>
        <w:tc>
          <w:tcPr>
            <w:tcW w:w="543" w:type="dxa"/>
            <w:vAlign w:val="bottom"/>
          </w:tcPr>
          <w:p w14:paraId="3037871E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5D47544D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80</w:t>
            </w:r>
          </w:p>
        </w:tc>
        <w:tc>
          <w:tcPr>
            <w:tcW w:w="715" w:type="dxa"/>
            <w:vAlign w:val="bottom"/>
          </w:tcPr>
          <w:p w14:paraId="1479F5FA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25DE2FCB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84</w:t>
            </w:r>
          </w:p>
        </w:tc>
        <w:tc>
          <w:tcPr>
            <w:tcW w:w="543" w:type="dxa"/>
            <w:vAlign w:val="bottom"/>
          </w:tcPr>
          <w:p w14:paraId="57DC4C85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397078FC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88</w:t>
            </w:r>
          </w:p>
        </w:tc>
        <w:tc>
          <w:tcPr>
            <w:tcW w:w="715" w:type="dxa"/>
            <w:vAlign w:val="bottom"/>
          </w:tcPr>
          <w:p w14:paraId="2ADE4041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2B53B5E3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92</w:t>
            </w:r>
          </w:p>
        </w:tc>
        <w:tc>
          <w:tcPr>
            <w:tcW w:w="543" w:type="dxa"/>
            <w:vAlign w:val="bottom"/>
          </w:tcPr>
          <w:p w14:paraId="457588C0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490C0BEF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96</w:t>
            </w:r>
          </w:p>
        </w:tc>
        <w:tc>
          <w:tcPr>
            <w:tcW w:w="715" w:type="dxa"/>
            <w:vAlign w:val="bottom"/>
          </w:tcPr>
          <w:p w14:paraId="6E32B606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2A7DFB18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543" w:type="dxa"/>
            <w:vAlign w:val="bottom"/>
          </w:tcPr>
          <w:p w14:paraId="3E168563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0107ED40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715" w:type="dxa"/>
            <w:vAlign w:val="bottom"/>
          </w:tcPr>
          <w:p w14:paraId="28257243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3F9D4F28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543" w:type="dxa"/>
            <w:vAlign w:val="bottom"/>
          </w:tcPr>
          <w:p w14:paraId="10F27635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40AD81C2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715" w:type="dxa"/>
            <w:vAlign w:val="bottom"/>
          </w:tcPr>
          <w:p w14:paraId="5B57B349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4E85E01E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543" w:type="dxa"/>
            <w:vAlign w:val="bottom"/>
          </w:tcPr>
          <w:p w14:paraId="00F3CE9F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244A5692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547" w:type="dxa"/>
            <w:vAlign w:val="bottom"/>
          </w:tcPr>
          <w:p w14:paraId="52E7EA58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26160601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543" w:type="dxa"/>
            <w:vAlign w:val="bottom"/>
          </w:tcPr>
          <w:p w14:paraId="35F10FDB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7BFA26F0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542" w:type="dxa"/>
            <w:vAlign w:val="bottom"/>
          </w:tcPr>
          <w:p w14:paraId="46B4B1FC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1D1CE07F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  <w:tc>
          <w:tcPr>
            <w:tcW w:w="548" w:type="dxa"/>
            <w:vAlign w:val="bottom"/>
          </w:tcPr>
          <w:p w14:paraId="77DD3AB4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7D221209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136</w:t>
            </w:r>
          </w:p>
        </w:tc>
        <w:tc>
          <w:tcPr>
            <w:tcW w:w="543" w:type="dxa"/>
            <w:vAlign w:val="bottom"/>
          </w:tcPr>
          <w:p w14:paraId="1F1ACCD9" w14:textId="77777777" w:rsidR="005424EB" w:rsidRPr="0026287F" w:rsidRDefault="005424EB" w:rsidP="006E3BFE">
            <w:pPr>
              <w:spacing w:before="2" w:line="280" w:lineRule="exact"/>
              <w:rPr>
                <w:sz w:val="28"/>
                <w:szCs w:val="28"/>
              </w:rPr>
            </w:pPr>
          </w:p>
          <w:p w14:paraId="623151C2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140</w:t>
            </w:r>
          </w:p>
        </w:tc>
      </w:tr>
      <w:tr w:rsidR="005424EB" w:rsidRPr="0026287F" w14:paraId="6E83A850" w14:textId="77777777" w:rsidTr="006E3BFE">
        <w:trPr>
          <w:trHeight w:hRule="exact" w:val="574"/>
        </w:trPr>
        <w:tc>
          <w:tcPr>
            <w:tcW w:w="874" w:type="dxa"/>
          </w:tcPr>
          <w:p w14:paraId="2665019F" w14:textId="77777777" w:rsidR="005424EB" w:rsidRPr="0026287F" w:rsidRDefault="005424EB" w:rsidP="005424EB">
            <w:pPr>
              <w:spacing w:before="84" w:line="298" w:lineRule="auto"/>
              <w:ind w:left="105" w:right="95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 G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43" w:type="dxa"/>
            <w:vAlign w:val="bottom"/>
          </w:tcPr>
          <w:p w14:paraId="0BFBF241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5B8951A6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715" w:type="dxa"/>
            <w:vAlign w:val="bottom"/>
          </w:tcPr>
          <w:p w14:paraId="3E0E2353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3F6DEEB6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543" w:type="dxa"/>
            <w:vAlign w:val="bottom"/>
          </w:tcPr>
          <w:p w14:paraId="776B817F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7253ECFB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715" w:type="dxa"/>
            <w:vAlign w:val="bottom"/>
          </w:tcPr>
          <w:p w14:paraId="18B73F2A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48FEE9FA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543" w:type="dxa"/>
            <w:vAlign w:val="bottom"/>
          </w:tcPr>
          <w:p w14:paraId="7662ECBD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4C211575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715" w:type="dxa"/>
            <w:vAlign w:val="bottom"/>
          </w:tcPr>
          <w:p w14:paraId="2C40FAA7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53DCA7A4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543" w:type="dxa"/>
            <w:vAlign w:val="bottom"/>
          </w:tcPr>
          <w:p w14:paraId="531829A6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6102B4CC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715" w:type="dxa"/>
            <w:vAlign w:val="bottom"/>
          </w:tcPr>
          <w:p w14:paraId="3FDEDABD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637A5C53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  <w:tc>
          <w:tcPr>
            <w:tcW w:w="543" w:type="dxa"/>
            <w:vAlign w:val="bottom"/>
          </w:tcPr>
          <w:p w14:paraId="6834C9EC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4C33408B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136</w:t>
            </w:r>
          </w:p>
        </w:tc>
        <w:tc>
          <w:tcPr>
            <w:tcW w:w="715" w:type="dxa"/>
            <w:vAlign w:val="bottom"/>
          </w:tcPr>
          <w:p w14:paraId="653FFE38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63088F7F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140</w:t>
            </w:r>
          </w:p>
        </w:tc>
        <w:tc>
          <w:tcPr>
            <w:tcW w:w="543" w:type="dxa"/>
            <w:vAlign w:val="bottom"/>
          </w:tcPr>
          <w:p w14:paraId="5A75DD37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76B47E43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144</w:t>
            </w:r>
          </w:p>
        </w:tc>
        <w:tc>
          <w:tcPr>
            <w:tcW w:w="547" w:type="dxa"/>
            <w:vAlign w:val="bottom"/>
          </w:tcPr>
          <w:p w14:paraId="055CD724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55B62ADC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148</w:t>
            </w:r>
          </w:p>
        </w:tc>
        <w:tc>
          <w:tcPr>
            <w:tcW w:w="543" w:type="dxa"/>
            <w:vAlign w:val="bottom"/>
          </w:tcPr>
          <w:p w14:paraId="48972F42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6AFCE20C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152</w:t>
            </w:r>
          </w:p>
        </w:tc>
        <w:tc>
          <w:tcPr>
            <w:tcW w:w="542" w:type="dxa"/>
            <w:vAlign w:val="bottom"/>
          </w:tcPr>
          <w:p w14:paraId="0278D5DB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70B0F0D2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156</w:t>
            </w:r>
          </w:p>
        </w:tc>
        <w:tc>
          <w:tcPr>
            <w:tcW w:w="548" w:type="dxa"/>
            <w:vAlign w:val="bottom"/>
          </w:tcPr>
          <w:p w14:paraId="4F13A652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3FE07646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160</w:t>
            </w:r>
          </w:p>
        </w:tc>
        <w:tc>
          <w:tcPr>
            <w:tcW w:w="543" w:type="dxa"/>
            <w:vAlign w:val="bottom"/>
          </w:tcPr>
          <w:p w14:paraId="21263725" w14:textId="77777777" w:rsidR="005424EB" w:rsidRPr="0026287F" w:rsidRDefault="005424EB" w:rsidP="006E3BFE">
            <w:pPr>
              <w:spacing w:before="5" w:line="280" w:lineRule="exact"/>
              <w:rPr>
                <w:sz w:val="28"/>
                <w:szCs w:val="28"/>
              </w:rPr>
            </w:pPr>
          </w:p>
          <w:p w14:paraId="521E4681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164</w:t>
            </w:r>
          </w:p>
        </w:tc>
      </w:tr>
      <w:tr w:rsidR="005424EB" w:rsidRPr="0026287F" w14:paraId="76E1966B" w14:textId="77777777" w:rsidTr="006E3BFE">
        <w:trPr>
          <w:trHeight w:hRule="exact" w:val="576"/>
        </w:trPr>
        <w:tc>
          <w:tcPr>
            <w:tcW w:w="874" w:type="dxa"/>
          </w:tcPr>
          <w:p w14:paraId="4BDD0304" w14:textId="77777777" w:rsidR="005424EB" w:rsidRPr="0026287F" w:rsidRDefault="005424EB" w:rsidP="005424EB">
            <w:pPr>
              <w:spacing w:before="82" w:line="304" w:lineRule="auto"/>
              <w:ind w:left="105" w:right="71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 xml:space="preserve">NA 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</w:tc>
        <w:tc>
          <w:tcPr>
            <w:tcW w:w="543" w:type="dxa"/>
            <w:vAlign w:val="bottom"/>
          </w:tcPr>
          <w:p w14:paraId="78C99754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68BF5A6A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70</w:t>
            </w:r>
          </w:p>
        </w:tc>
        <w:tc>
          <w:tcPr>
            <w:tcW w:w="715" w:type="dxa"/>
            <w:vAlign w:val="bottom"/>
          </w:tcPr>
          <w:p w14:paraId="0FFC79BD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63D70A58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74</w:t>
            </w:r>
          </w:p>
        </w:tc>
        <w:tc>
          <w:tcPr>
            <w:tcW w:w="543" w:type="dxa"/>
            <w:vAlign w:val="bottom"/>
          </w:tcPr>
          <w:p w14:paraId="4BB4C522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70FB8A28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78</w:t>
            </w:r>
          </w:p>
        </w:tc>
        <w:tc>
          <w:tcPr>
            <w:tcW w:w="715" w:type="dxa"/>
            <w:vAlign w:val="bottom"/>
          </w:tcPr>
          <w:p w14:paraId="7CF01471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214D3341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82</w:t>
            </w:r>
          </w:p>
        </w:tc>
        <w:tc>
          <w:tcPr>
            <w:tcW w:w="543" w:type="dxa"/>
            <w:vAlign w:val="bottom"/>
          </w:tcPr>
          <w:p w14:paraId="29B4165D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7CCAA7C7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86</w:t>
            </w:r>
          </w:p>
        </w:tc>
        <w:tc>
          <w:tcPr>
            <w:tcW w:w="715" w:type="dxa"/>
            <w:vAlign w:val="bottom"/>
          </w:tcPr>
          <w:p w14:paraId="05936DC4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03E69E0C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90</w:t>
            </w:r>
          </w:p>
        </w:tc>
        <w:tc>
          <w:tcPr>
            <w:tcW w:w="543" w:type="dxa"/>
            <w:vAlign w:val="bottom"/>
          </w:tcPr>
          <w:p w14:paraId="4149DB6C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49738664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94</w:t>
            </w:r>
          </w:p>
        </w:tc>
        <w:tc>
          <w:tcPr>
            <w:tcW w:w="715" w:type="dxa"/>
            <w:vAlign w:val="bottom"/>
          </w:tcPr>
          <w:p w14:paraId="6FF78118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05205C99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98</w:t>
            </w:r>
          </w:p>
        </w:tc>
        <w:tc>
          <w:tcPr>
            <w:tcW w:w="543" w:type="dxa"/>
            <w:vAlign w:val="bottom"/>
          </w:tcPr>
          <w:p w14:paraId="458D1C31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517F6FFF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102</w:t>
            </w:r>
          </w:p>
        </w:tc>
        <w:tc>
          <w:tcPr>
            <w:tcW w:w="715" w:type="dxa"/>
            <w:vAlign w:val="bottom"/>
          </w:tcPr>
          <w:p w14:paraId="20F86E91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75B67DD9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106</w:t>
            </w:r>
          </w:p>
        </w:tc>
        <w:tc>
          <w:tcPr>
            <w:tcW w:w="543" w:type="dxa"/>
            <w:vAlign w:val="bottom"/>
          </w:tcPr>
          <w:p w14:paraId="7506F17A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266ADB12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110</w:t>
            </w:r>
          </w:p>
        </w:tc>
        <w:tc>
          <w:tcPr>
            <w:tcW w:w="547" w:type="dxa"/>
            <w:vAlign w:val="bottom"/>
          </w:tcPr>
          <w:p w14:paraId="6C62FDDB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2CB19CDE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114</w:t>
            </w:r>
          </w:p>
        </w:tc>
        <w:tc>
          <w:tcPr>
            <w:tcW w:w="543" w:type="dxa"/>
            <w:vAlign w:val="bottom"/>
          </w:tcPr>
          <w:p w14:paraId="34DBB01D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6B001C9A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118</w:t>
            </w:r>
          </w:p>
        </w:tc>
        <w:tc>
          <w:tcPr>
            <w:tcW w:w="542" w:type="dxa"/>
            <w:vAlign w:val="bottom"/>
          </w:tcPr>
          <w:p w14:paraId="7E563880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4CC290BE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122</w:t>
            </w:r>
          </w:p>
        </w:tc>
        <w:tc>
          <w:tcPr>
            <w:tcW w:w="548" w:type="dxa"/>
            <w:vAlign w:val="bottom"/>
          </w:tcPr>
          <w:p w14:paraId="5F37A7CE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752D816B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126</w:t>
            </w:r>
          </w:p>
        </w:tc>
        <w:tc>
          <w:tcPr>
            <w:tcW w:w="543" w:type="dxa"/>
            <w:vAlign w:val="bottom"/>
          </w:tcPr>
          <w:p w14:paraId="6DCAE22D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1B53BF60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130</w:t>
            </w:r>
          </w:p>
        </w:tc>
      </w:tr>
      <w:tr w:rsidR="005424EB" w:rsidRPr="0026287F" w14:paraId="33918E05" w14:textId="77777777" w:rsidTr="006E3BFE">
        <w:trPr>
          <w:trHeight w:hRule="exact" w:val="576"/>
        </w:trPr>
        <w:tc>
          <w:tcPr>
            <w:tcW w:w="874" w:type="dxa"/>
          </w:tcPr>
          <w:p w14:paraId="47549130" w14:textId="77777777" w:rsidR="005424EB" w:rsidRPr="0026287F" w:rsidRDefault="005424EB" w:rsidP="005424EB">
            <w:pPr>
              <w:spacing w:before="82" w:line="304" w:lineRule="auto"/>
              <w:ind w:left="105" w:right="95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P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 G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43" w:type="dxa"/>
            <w:vAlign w:val="bottom"/>
          </w:tcPr>
          <w:p w14:paraId="1252C445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0C4038C7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96</w:t>
            </w:r>
          </w:p>
        </w:tc>
        <w:tc>
          <w:tcPr>
            <w:tcW w:w="715" w:type="dxa"/>
            <w:vAlign w:val="bottom"/>
          </w:tcPr>
          <w:p w14:paraId="16CED621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17F96D6F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543" w:type="dxa"/>
            <w:vAlign w:val="bottom"/>
          </w:tcPr>
          <w:p w14:paraId="56E7ECB3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1A7083C5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715" w:type="dxa"/>
            <w:vAlign w:val="bottom"/>
          </w:tcPr>
          <w:p w14:paraId="697BCFE4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4DE347ED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543" w:type="dxa"/>
            <w:vAlign w:val="bottom"/>
          </w:tcPr>
          <w:p w14:paraId="234B30BB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1699436A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715" w:type="dxa"/>
            <w:vAlign w:val="bottom"/>
          </w:tcPr>
          <w:p w14:paraId="10BBE5F2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13711D61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543" w:type="dxa"/>
            <w:vAlign w:val="bottom"/>
          </w:tcPr>
          <w:p w14:paraId="7580C902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68AC4976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715" w:type="dxa"/>
            <w:vAlign w:val="bottom"/>
          </w:tcPr>
          <w:p w14:paraId="348B17E6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572098D6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543" w:type="dxa"/>
            <w:vAlign w:val="bottom"/>
          </w:tcPr>
          <w:p w14:paraId="1894321F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085383B7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715" w:type="dxa"/>
            <w:vAlign w:val="bottom"/>
          </w:tcPr>
          <w:p w14:paraId="06F0BCA8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5C821CD8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  <w:tc>
          <w:tcPr>
            <w:tcW w:w="543" w:type="dxa"/>
            <w:vAlign w:val="bottom"/>
          </w:tcPr>
          <w:p w14:paraId="069983EE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4A6705CC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136</w:t>
            </w:r>
          </w:p>
        </w:tc>
        <w:tc>
          <w:tcPr>
            <w:tcW w:w="547" w:type="dxa"/>
            <w:vAlign w:val="bottom"/>
          </w:tcPr>
          <w:p w14:paraId="6D562FC2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1E731EB7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140</w:t>
            </w:r>
          </w:p>
        </w:tc>
        <w:tc>
          <w:tcPr>
            <w:tcW w:w="543" w:type="dxa"/>
            <w:vAlign w:val="bottom"/>
          </w:tcPr>
          <w:p w14:paraId="416E020F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3451E067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144</w:t>
            </w:r>
          </w:p>
        </w:tc>
        <w:tc>
          <w:tcPr>
            <w:tcW w:w="542" w:type="dxa"/>
            <w:vAlign w:val="bottom"/>
          </w:tcPr>
          <w:p w14:paraId="441A98EC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4B6976D7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148</w:t>
            </w:r>
          </w:p>
        </w:tc>
        <w:tc>
          <w:tcPr>
            <w:tcW w:w="548" w:type="dxa"/>
            <w:vAlign w:val="bottom"/>
          </w:tcPr>
          <w:p w14:paraId="2800FF88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4957CDB0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152</w:t>
            </w:r>
          </w:p>
        </w:tc>
        <w:tc>
          <w:tcPr>
            <w:tcW w:w="543" w:type="dxa"/>
            <w:vAlign w:val="bottom"/>
          </w:tcPr>
          <w:p w14:paraId="487AA524" w14:textId="77777777" w:rsidR="005424EB" w:rsidRPr="0026287F" w:rsidRDefault="005424EB" w:rsidP="006E3BFE">
            <w:pPr>
              <w:spacing w:before="7" w:line="280" w:lineRule="exact"/>
              <w:rPr>
                <w:sz w:val="28"/>
                <w:szCs w:val="28"/>
              </w:rPr>
            </w:pPr>
          </w:p>
          <w:p w14:paraId="241E2581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156</w:t>
            </w:r>
          </w:p>
        </w:tc>
      </w:tr>
      <w:tr w:rsidR="005424EB" w:rsidRPr="0026287F" w14:paraId="3C646C7C" w14:textId="77777777" w:rsidTr="006E3BFE">
        <w:trPr>
          <w:trHeight w:hRule="exact" w:val="576"/>
        </w:trPr>
        <w:tc>
          <w:tcPr>
            <w:tcW w:w="874" w:type="dxa"/>
          </w:tcPr>
          <w:p w14:paraId="72022C95" w14:textId="77777777" w:rsidR="005424EB" w:rsidRPr="0026287F" w:rsidRDefault="005424EB" w:rsidP="005424EB">
            <w:pPr>
              <w:spacing w:before="76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Č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58753701" w14:textId="77777777" w:rsidR="005424EB" w:rsidRPr="0026287F" w:rsidRDefault="005424EB" w:rsidP="005424EB">
            <w:pPr>
              <w:spacing w:before="4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2"/>
                <w:sz w:val="16"/>
                <w:szCs w:val="16"/>
              </w:rPr>
              <w:t>E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S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</w:tc>
        <w:tc>
          <w:tcPr>
            <w:tcW w:w="543" w:type="dxa"/>
            <w:vAlign w:val="bottom"/>
          </w:tcPr>
          <w:p w14:paraId="23CC0A57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65B57170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81</w:t>
            </w:r>
          </w:p>
        </w:tc>
        <w:tc>
          <w:tcPr>
            <w:tcW w:w="715" w:type="dxa"/>
            <w:vAlign w:val="bottom"/>
          </w:tcPr>
          <w:p w14:paraId="7CCDBA9D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7B7D0C92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85</w:t>
            </w:r>
          </w:p>
        </w:tc>
        <w:tc>
          <w:tcPr>
            <w:tcW w:w="543" w:type="dxa"/>
            <w:vAlign w:val="bottom"/>
          </w:tcPr>
          <w:p w14:paraId="075840D7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5FBC3F10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89</w:t>
            </w:r>
          </w:p>
        </w:tc>
        <w:tc>
          <w:tcPr>
            <w:tcW w:w="715" w:type="dxa"/>
            <w:vAlign w:val="bottom"/>
          </w:tcPr>
          <w:p w14:paraId="53CC232D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596E516F" w14:textId="77777777" w:rsidR="005424EB" w:rsidRPr="0026287F" w:rsidRDefault="005424EB" w:rsidP="006E3BFE">
            <w:pPr>
              <w:ind w:left="209" w:right="184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93</w:t>
            </w:r>
          </w:p>
        </w:tc>
        <w:tc>
          <w:tcPr>
            <w:tcW w:w="543" w:type="dxa"/>
            <w:vAlign w:val="bottom"/>
          </w:tcPr>
          <w:p w14:paraId="7836F23A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6EF79247" w14:textId="77777777" w:rsidR="005424EB" w:rsidRPr="0026287F" w:rsidRDefault="005424EB" w:rsidP="006E3BFE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97</w:t>
            </w:r>
          </w:p>
        </w:tc>
        <w:tc>
          <w:tcPr>
            <w:tcW w:w="715" w:type="dxa"/>
            <w:vAlign w:val="bottom"/>
          </w:tcPr>
          <w:p w14:paraId="2AB3ADB2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4A1B61E7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101</w:t>
            </w:r>
          </w:p>
        </w:tc>
        <w:tc>
          <w:tcPr>
            <w:tcW w:w="543" w:type="dxa"/>
            <w:vAlign w:val="bottom"/>
          </w:tcPr>
          <w:p w14:paraId="1787A566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49E102A9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105</w:t>
            </w:r>
          </w:p>
        </w:tc>
        <w:tc>
          <w:tcPr>
            <w:tcW w:w="715" w:type="dxa"/>
            <w:vAlign w:val="bottom"/>
          </w:tcPr>
          <w:p w14:paraId="582FE79B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40D519D3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109</w:t>
            </w:r>
          </w:p>
        </w:tc>
        <w:tc>
          <w:tcPr>
            <w:tcW w:w="543" w:type="dxa"/>
            <w:vAlign w:val="bottom"/>
          </w:tcPr>
          <w:p w14:paraId="4A4C7870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72B530C8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113</w:t>
            </w:r>
          </w:p>
        </w:tc>
        <w:tc>
          <w:tcPr>
            <w:tcW w:w="715" w:type="dxa"/>
            <w:vAlign w:val="bottom"/>
          </w:tcPr>
          <w:p w14:paraId="2C1D6F87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004C6617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117</w:t>
            </w:r>
          </w:p>
        </w:tc>
        <w:tc>
          <w:tcPr>
            <w:tcW w:w="543" w:type="dxa"/>
            <w:vAlign w:val="bottom"/>
          </w:tcPr>
          <w:p w14:paraId="0DF51DE1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0F8809F3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121</w:t>
            </w:r>
          </w:p>
        </w:tc>
        <w:tc>
          <w:tcPr>
            <w:tcW w:w="547" w:type="dxa"/>
            <w:vAlign w:val="bottom"/>
          </w:tcPr>
          <w:p w14:paraId="70F25C83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1CD40A8E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125</w:t>
            </w:r>
          </w:p>
        </w:tc>
        <w:tc>
          <w:tcPr>
            <w:tcW w:w="543" w:type="dxa"/>
            <w:vAlign w:val="bottom"/>
          </w:tcPr>
          <w:p w14:paraId="0DA5A41C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26957454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129</w:t>
            </w:r>
          </w:p>
        </w:tc>
        <w:tc>
          <w:tcPr>
            <w:tcW w:w="542" w:type="dxa"/>
            <w:vAlign w:val="bottom"/>
          </w:tcPr>
          <w:p w14:paraId="4E9C9028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67533FF8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133</w:t>
            </w:r>
          </w:p>
        </w:tc>
        <w:tc>
          <w:tcPr>
            <w:tcW w:w="548" w:type="dxa"/>
            <w:vAlign w:val="bottom"/>
          </w:tcPr>
          <w:p w14:paraId="7FCA0D71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0572AE07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137</w:t>
            </w:r>
          </w:p>
        </w:tc>
        <w:tc>
          <w:tcPr>
            <w:tcW w:w="543" w:type="dxa"/>
            <w:vAlign w:val="bottom"/>
          </w:tcPr>
          <w:p w14:paraId="1B8AED54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3BBF7E7E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141</w:t>
            </w:r>
          </w:p>
        </w:tc>
      </w:tr>
      <w:tr w:rsidR="005424EB" w:rsidRPr="0026287F" w14:paraId="414ABC96" w14:textId="77777777" w:rsidTr="006E3BFE">
        <w:trPr>
          <w:trHeight w:hRule="exact" w:val="576"/>
        </w:trPr>
        <w:tc>
          <w:tcPr>
            <w:tcW w:w="874" w:type="dxa"/>
          </w:tcPr>
          <w:p w14:paraId="73A29A2D" w14:textId="77777777" w:rsidR="005424EB" w:rsidRPr="0026287F" w:rsidRDefault="005424EB" w:rsidP="005424EB">
            <w:pPr>
              <w:spacing w:before="76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Č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400194FA" w14:textId="77777777" w:rsidR="005424EB" w:rsidRPr="0026287F" w:rsidRDefault="005424EB" w:rsidP="005424EB">
            <w:pPr>
              <w:spacing w:before="4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z w:val="16"/>
                <w:szCs w:val="16"/>
              </w:rPr>
              <w:t>G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43" w:type="dxa"/>
            <w:vAlign w:val="bottom"/>
          </w:tcPr>
          <w:p w14:paraId="17BD1290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4B7DECB0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715" w:type="dxa"/>
            <w:vAlign w:val="bottom"/>
          </w:tcPr>
          <w:p w14:paraId="38EDF5A1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1BF4E53A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543" w:type="dxa"/>
            <w:vAlign w:val="bottom"/>
          </w:tcPr>
          <w:p w14:paraId="1D0A9D57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3B42E015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108</w:t>
            </w:r>
          </w:p>
        </w:tc>
        <w:tc>
          <w:tcPr>
            <w:tcW w:w="715" w:type="dxa"/>
            <w:vAlign w:val="bottom"/>
          </w:tcPr>
          <w:p w14:paraId="0F9B586E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559C1C6C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112</w:t>
            </w:r>
          </w:p>
        </w:tc>
        <w:tc>
          <w:tcPr>
            <w:tcW w:w="543" w:type="dxa"/>
            <w:vAlign w:val="bottom"/>
          </w:tcPr>
          <w:p w14:paraId="60FB385E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20AE65E3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116</w:t>
            </w:r>
          </w:p>
        </w:tc>
        <w:tc>
          <w:tcPr>
            <w:tcW w:w="715" w:type="dxa"/>
            <w:vAlign w:val="bottom"/>
          </w:tcPr>
          <w:p w14:paraId="5D8772FB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3052E5E5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120</w:t>
            </w:r>
          </w:p>
        </w:tc>
        <w:tc>
          <w:tcPr>
            <w:tcW w:w="543" w:type="dxa"/>
            <w:vAlign w:val="bottom"/>
          </w:tcPr>
          <w:p w14:paraId="774A4C71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78638B7A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124</w:t>
            </w:r>
          </w:p>
        </w:tc>
        <w:tc>
          <w:tcPr>
            <w:tcW w:w="715" w:type="dxa"/>
            <w:vAlign w:val="bottom"/>
          </w:tcPr>
          <w:p w14:paraId="1DEAAE0D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4F23DD66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128</w:t>
            </w:r>
          </w:p>
        </w:tc>
        <w:tc>
          <w:tcPr>
            <w:tcW w:w="543" w:type="dxa"/>
            <w:vAlign w:val="bottom"/>
          </w:tcPr>
          <w:p w14:paraId="2DF16022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2001B62B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132</w:t>
            </w:r>
          </w:p>
        </w:tc>
        <w:tc>
          <w:tcPr>
            <w:tcW w:w="715" w:type="dxa"/>
            <w:vAlign w:val="bottom"/>
          </w:tcPr>
          <w:p w14:paraId="7CB663D6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7C210F3C" w14:textId="77777777" w:rsidR="005424EB" w:rsidRPr="0026287F" w:rsidRDefault="005424EB" w:rsidP="006E3BFE">
            <w:pPr>
              <w:ind w:left="19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136</w:t>
            </w:r>
          </w:p>
        </w:tc>
        <w:tc>
          <w:tcPr>
            <w:tcW w:w="543" w:type="dxa"/>
            <w:vAlign w:val="bottom"/>
          </w:tcPr>
          <w:p w14:paraId="1B5272CD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450ADBA5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140</w:t>
            </w:r>
          </w:p>
        </w:tc>
        <w:tc>
          <w:tcPr>
            <w:tcW w:w="547" w:type="dxa"/>
            <w:vAlign w:val="bottom"/>
          </w:tcPr>
          <w:p w14:paraId="4C99131F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277F5F5C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144</w:t>
            </w:r>
          </w:p>
        </w:tc>
        <w:tc>
          <w:tcPr>
            <w:tcW w:w="543" w:type="dxa"/>
            <w:vAlign w:val="bottom"/>
          </w:tcPr>
          <w:p w14:paraId="5C7A10C1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51E1AF21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148</w:t>
            </w:r>
          </w:p>
        </w:tc>
        <w:tc>
          <w:tcPr>
            <w:tcW w:w="542" w:type="dxa"/>
            <w:vAlign w:val="bottom"/>
          </w:tcPr>
          <w:p w14:paraId="5A0857DC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0D1F68B8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152</w:t>
            </w:r>
          </w:p>
        </w:tc>
        <w:tc>
          <w:tcPr>
            <w:tcW w:w="548" w:type="dxa"/>
            <w:vAlign w:val="bottom"/>
          </w:tcPr>
          <w:p w14:paraId="09010D80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086F92E3" w14:textId="77777777" w:rsidR="005424EB" w:rsidRPr="0026287F" w:rsidRDefault="005424EB" w:rsidP="006E3BFE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156</w:t>
            </w:r>
          </w:p>
        </w:tc>
        <w:tc>
          <w:tcPr>
            <w:tcW w:w="543" w:type="dxa"/>
            <w:vAlign w:val="bottom"/>
          </w:tcPr>
          <w:p w14:paraId="3B62C876" w14:textId="77777777" w:rsidR="005424EB" w:rsidRPr="0026287F" w:rsidRDefault="005424EB" w:rsidP="006E3BFE">
            <w:pPr>
              <w:spacing w:before="17" w:line="260" w:lineRule="exact"/>
              <w:rPr>
                <w:sz w:val="26"/>
                <w:szCs w:val="26"/>
              </w:rPr>
            </w:pPr>
          </w:p>
          <w:p w14:paraId="57B120F8" w14:textId="77777777" w:rsidR="005424EB" w:rsidRPr="0026287F" w:rsidRDefault="005424EB" w:rsidP="006E3BFE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160</w:t>
            </w:r>
          </w:p>
        </w:tc>
      </w:tr>
      <w:tr w:rsidR="005424EB" w:rsidRPr="0026287F" w14:paraId="2DB835A3" w14:textId="77777777" w:rsidTr="009C4734">
        <w:trPr>
          <w:trHeight w:hRule="exact" w:val="574"/>
        </w:trPr>
        <w:tc>
          <w:tcPr>
            <w:tcW w:w="874" w:type="dxa"/>
          </w:tcPr>
          <w:p w14:paraId="6B318EF2" w14:textId="77777777" w:rsidR="005424EB" w:rsidRPr="0026287F" w:rsidRDefault="005424EB" w:rsidP="005424EB">
            <w:pPr>
              <w:spacing w:before="82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D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Ž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I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6745CC8D" w14:textId="77777777" w:rsidR="005424EB" w:rsidRPr="0026287F" w:rsidRDefault="005424EB" w:rsidP="005424EB">
            <w:pPr>
              <w:spacing w:before="4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T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I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43" w:type="dxa"/>
          </w:tcPr>
          <w:p w14:paraId="7BC53A20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853D5F5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</w:p>
        </w:tc>
        <w:tc>
          <w:tcPr>
            <w:tcW w:w="715" w:type="dxa"/>
          </w:tcPr>
          <w:p w14:paraId="23440D6B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4C38D8D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100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5D1A1F3B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E2CFF70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101</w:t>
            </w:r>
          </w:p>
        </w:tc>
        <w:tc>
          <w:tcPr>
            <w:tcW w:w="715" w:type="dxa"/>
          </w:tcPr>
          <w:p w14:paraId="2F503FD5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34ADA78B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101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05015F2F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0AD3FD4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102</w:t>
            </w:r>
          </w:p>
        </w:tc>
        <w:tc>
          <w:tcPr>
            <w:tcW w:w="715" w:type="dxa"/>
          </w:tcPr>
          <w:p w14:paraId="317672DF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8219A19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102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2C2176B1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AD33454" w14:textId="77777777" w:rsidR="005424EB" w:rsidRPr="0026287F" w:rsidRDefault="005424EB" w:rsidP="005424EB">
            <w:pPr>
              <w:ind w:left="10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103</w:t>
            </w:r>
          </w:p>
        </w:tc>
        <w:tc>
          <w:tcPr>
            <w:tcW w:w="715" w:type="dxa"/>
          </w:tcPr>
          <w:p w14:paraId="338B2DB1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7D64BB76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103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1C7887BE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6FC50D3" w14:textId="77777777" w:rsidR="005424EB" w:rsidRPr="0026287F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</w:p>
        </w:tc>
        <w:tc>
          <w:tcPr>
            <w:tcW w:w="3981" w:type="dxa"/>
            <w:gridSpan w:val="7"/>
          </w:tcPr>
          <w:p w14:paraId="28B58F76" w14:textId="77777777" w:rsidR="005424EB" w:rsidRPr="0026287F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84D6F6B" w14:textId="77777777" w:rsidR="005424EB" w:rsidRPr="0026287F" w:rsidRDefault="005424EB" w:rsidP="005424EB">
            <w:pPr>
              <w:ind w:left="105" w:right="-20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104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</w:tr>
      <w:tr w:rsidR="005424EB" w:rsidRPr="0026287F" w14:paraId="0FA4B647" w14:textId="77777777" w:rsidTr="009C4734">
        <w:trPr>
          <w:trHeight w:hRule="exact" w:val="576"/>
        </w:trPr>
        <w:tc>
          <w:tcPr>
            <w:tcW w:w="874" w:type="dxa"/>
          </w:tcPr>
          <w:p w14:paraId="0EEE78EC" w14:textId="77777777" w:rsidR="005424EB" w:rsidRPr="0026287F" w:rsidRDefault="005424EB" w:rsidP="005424EB">
            <w:pPr>
              <w:spacing w:before="84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D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L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Ž</w:t>
            </w:r>
            <w:r w:rsidRPr="0026287F">
              <w:rPr>
                <w:rFonts w:ascii="Tahoma" w:eastAsia="Tahoma" w:hAnsi="Tahoma" w:cs="Tahoma"/>
                <w:spacing w:val="-1"/>
                <w:sz w:val="16"/>
                <w:szCs w:val="16"/>
              </w:rPr>
              <w:t>I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NA</w:t>
            </w:r>
          </w:p>
          <w:p w14:paraId="6DA1ACE1" w14:textId="77777777" w:rsidR="005424EB" w:rsidRPr="0026287F" w:rsidRDefault="005424EB" w:rsidP="005424EB">
            <w:pPr>
              <w:spacing w:before="47"/>
              <w:ind w:left="105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R</w:t>
            </w:r>
            <w:r w:rsidRPr="0026287F">
              <w:rPr>
                <w:rFonts w:ascii="Tahoma" w:eastAsia="Tahoma" w:hAnsi="Tahoma" w:cs="Tahoma"/>
                <w:spacing w:val="3"/>
                <w:sz w:val="16"/>
                <w:szCs w:val="16"/>
              </w:rPr>
              <w:t>O</w:t>
            </w:r>
            <w:r w:rsidRPr="0026287F">
              <w:rPr>
                <w:rFonts w:ascii="Tahoma" w:eastAsia="Tahoma" w:hAnsi="Tahoma" w:cs="Tahoma"/>
                <w:spacing w:val="-2"/>
                <w:sz w:val="16"/>
                <w:szCs w:val="16"/>
              </w:rPr>
              <w:t>K</w:t>
            </w:r>
            <w:r w:rsidRPr="0026287F">
              <w:rPr>
                <w:rFonts w:ascii="Tahoma" w:eastAsia="Tahoma" w:hAnsi="Tahoma" w:cs="Tahoma"/>
                <w:spacing w:val="1"/>
                <w:sz w:val="16"/>
                <w:szCs w:val="16"/>
              </w:rPr>
              <w:t>AV</w:t>
            </w:r>
            <w:r w:rsidRPr="0026287F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543" w:type="dxa"/>
          </w:tcPr>
          <w:p w14:paraId="6E7227F3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2C738AFE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60</w:t>
            </w:r>
          </w:p>
        </w:tc>
        <w:tc>
          <w:tcPr>
            <w:tcW w:w="715" w:type="dxa"/>
          </w:tcPr>
          <w:p w14:paraId="67A7F389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3136B0A1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60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1A22CC82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40C5DA9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61</w:t>
            </w:r>
          </w:p>
        </w:tc>
        <w:tc>
          <w:tcPr>
            <w:tcW w:w="715" w:type="dxa"/>
          </w:tcPr>
          <w:p w14:paraId="2971EC58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1284BE8B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61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098E946B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3DE09002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62</w:t>
            </w:r>
          </w:p>
        </w:tc>
        <w:tc>
          <w:tcPr>
            <w:tcW w:w="715" w:type="dxa"/>
          </w:tcPr>
          <w:p w14:paraId="6B016CF9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30BE7AE7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62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167DBFDF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71367A37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63</w:t>
            </w:r>
          </w:p>
        </w:tc>
        <w:tc>
          <w:tcPr>
            <w:tcW w:w="715" w:type="dxa"/>
          </w:tcPr>
          <w:p w14:paraId="51FB96A0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3BCE61B3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63</w:t>
            </w:r>
            <w:r w:rsidRPr="0026287F">
              <w:rPr>
                <w:rFonts w:ascii="Tahoma" w:eastAsia="Tahoma" w:hAnsi="Tahoma" w:cs="Tahoma"/>
                <w:spacing w:val="1"/>
                <w:sz w:val="20"/>
                <w:szCs w:val="20"/>
              </w:rPr>
              <w:t>,</w:t>
            </w:r>
            <w:r w:rsidRPr="0026287F">
              <w:rPr>
                <w:rFonts w:ascii="Tahoma" w:eastAsia="Tahoma" w:hAnsi="Tahoma" w:cs="Tahoma"/>
                <w:sz w:val="20"/>
                <w:szCs w:val="20"/>
              </w:rPr>
              <w:t>5</w:t>
            </w:r>
          </w:p>
        </w:tc>
        <w:tc>
          <w:tcPr>
            <w:tcW w:w="543" w:type="dxa"/>
          </w:tcPr>
          <w:p w14:paraId="7786E73E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0D621FDA" w14:textId="77777777" w:rsidR="005424EB" w:rsidRPr="0026287F" w:rsidRDefault="005424EB" w:rsidP="005424EB">
            <w:pPr>
              <w:ind w:left="15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64</w:t>
            </w:r>
          </w:p>
        </w:tc>
        <w:tc>
          <w:tcPr>
            <w:tcW w:w="715" w:type="dxa"/>
          </w:tcPr>
          <w:p w14:paraId="086C9815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91325B6" w14:textId="77777777" w:rsidR="005424EB" w:rsidRPr="0026287F" w:rsidRDefault="005424EB" w:rsidP="005424EB">
            <w:pPr>
              <w:ind w:left="209" w:right="184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65</w:t>
            </w:r>
          </w:p>
        </w:tc>
        <w:tc>
          <w:tcPr>
            <w:tcW w:w="543" w:type="dxa"/>
          </w:tcPr>
          <w:p w14:paraId="7E9A86EA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0936AA02" w14:textId="77777777" w:rsidR="005424EB" w:rsidRPr="0026287F" w:rsidRDefault="005424EB" w:rsidP="005424EB">
            <w:pPr>
              <w:ind w:left="15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66</w:t>
            </w:r>
          </w:p>
        </w:tc>
        <w:tc>
          <w:tcPr>
            <w:tcW w:w="547" w:type="dxa"/>
          </w:tcPr>
          <w:p w14:paraId="1124D0E4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4C6E7D37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67</w:t>
            </w:r>
          </w:p>
        </w:tc>
        <w:tc>
          <w:tcPr>
            <w:tcW w:w="543" w:type="dxa"/>
          </w:tcPr>
          <w:p w14:paraId="45C67E46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6AE70E5B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67</w:t>
            </w:r>
          </w:p>
        </w:tc>
        <w:tc>
          <w:tcPr>
            <w:tcW w:w="542" w:type="dxa"/>
          </w:tcPr>
          <w:p w14:paraId="3D1EAB79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5CA528E2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68</w:t>
            </w:r>
          </w:p>
        </w:tc>
        <w:tc>
          <w:tcPr>
            <w:tcW w:w="548" w:type="dxa"/>
          </w:tcPr>
          <w:p w14:paraId="471E3D78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6E28F67D" w14:textId="77777777" w:rsidR="005424EB" w:rsidRPr="0026287F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69</w:t>
            </w:r>
          </w:p>
        </w:tc>
        <w:tc>
          <w:tcPr>
            <w:tcW w:w="543" w:type="dxa"/>
          </w:tcPr>
          <w:p w14:paraId="348507B5" w14:textId="77777777" w:rsidR="005424EB" w:rsidRPr="0026287F" w:rsidRDefault="005424EB" w:rsidP="005424EB">
            <w:pPr>
              <w:spacing w:before="5" w:line="280" w:lineRule="exact"/>
              <w:rPr>
                <w:sz w:val="28"/>
                <w:szCs w:val="28"/>
              </w:rPr>
            </w:pPr>
          </w:p>
          <w:p w14:paraId="6E856C9D" w14:textId="77777777" w:rsidR="005424EB" w:rsidRPr="0026287F" w:rsidRDefault="005424EB" w:rsidP="005424EB">
            <w:pPr>
              <w:ind w:left="15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26287F">
              <w:rPr>
                <w:rFonts w:ascii="Tahoma" w:eastAsia="Tahoma" w:hAnsi="Tahoma" w:cs="Tahoma"/>
                <w:sz w:val="20"/>
                <w:szCs w:val="20"/>
              </w:rPr>
              <w:t>69</w:t>
            </w:r>
          </w:p>
        </w:tc>
      </w:tr>
    </w:tbl>
    <w:p w14:paraId="5B82DFD8" w14:textId="77777777" w:rsidR="00A27649" w:rsidRDefault="00A27649" w:rsidP="00832E9E">
      <w:pPr>
        <w:rPr>
          <w:lang w:val="sl-SI" w:eastAsia="sl-SI"/>
        </w:rPr>
      </w:pPr>
    </w:p>
    <w:p w14:paraId="09F7E5C9" w14:textId="77777777" w:rsidR="00292C3D" w:rsidRDefault="00292C3D" w:rsidP="00832E9E">
      <w:pPr>
        <w:rPr>
          <w:lang w:val="sl-SI" w:eastAsia="sl-SI"/>
        </w:rPr>
      </w:pPr>
    </w:p>
    <w:p w14:paraId="71940E40" w14:textId="77777777" w:rsidR="005424EB" w:rsidRDefault="005424EB" w:rsidP="00832E9E">
      <w:pPr>
        <w:rPr>
          <w:lang w:val="sl-SI" w:eastAsia="sl-SI"/>
        </w:rPr>
      </w:pPr>
    </w:p>
    <w:p w14:paraId="57F3B22C" w14:textId="77777777" w:rsidR="005424EB" w:rsidRDefault="005424EB" w:rsidP="00832E9E">
      <w:pPr>
        <w:rPr>
          <w:lang w:val="sl-SI" w:eastAsia="sl-SI"/>
        </w:rPr>
      </w:pPr>
    </w:p>
    <w:p w14:paraId="02708728" w14:textId="77777777" w:rsidR="00C75574" w:rsidRDefault="00C75574" w:rsidP="00832E9E">
      <w:pPr>
        <w:rPr>
          <w:lang w:val="sl-SI" w:eastAsia="sl-SI"/>
        </w:rPr>
      </w:pPr>
    </w:p>
    <w:p w14:paraId="31FDA9A4" w14:textId="77777777" w:rsidR="00C75574" w:rsidRDefault="00C75574" w:rsidP="00832E9E">
      <w:pPr>
        <w:rPr>
          <w:lang w:val="sl-SI" w:eastAsia="sl-SI"/>
        </w:rPr>
      </w:pPr>
    </w:p>
    <w:p w14:paraId="3B0724D1" w14:textId="77777777" w:rsidR="005424EB" w:rsidRDefault="005424EB" w:rsidP="00832E9E">
      <w:pPr>
        <w:rPr>
          <w:lang w:val="sl-SI" w:eastAsia="sl-SI"/>
        </w:rPr>
      </w:pPr>
    </w:p>
    <w:p w14:paraId="1C1C2FCF" w14:textId="77777777" w:rsidR="005424EB" w:rsidRDefault="005424EB" w:rsidP="00832E9E">
      <w:pPr>
        <w:rPr>
          <w:lang w:val="sl-SI" w:eastAsia="sl-SI"/>
        </w:rPr>
      </w:pPr>
    </w:p>
    <w:p w14:paraId="0062CF6D" w14:textId="77777777" w:rsidR="005424EB" w:rsidRDefault="005424EB" w:rsidP="00832E9E">
      <w:pPr>
        <w:rPr>
          <w:lang w:val="sl-SI" w:eastAsia="sl-SI"/>
        </w:rPr>
      </w:pPr>
    </w:p>
    <w:p w14:paraId="69BC370D" w14:textId="77777777" w:rsidR="005424EB" w:rsidRDefault="005424EB" w:rsidP="00832E9E">
      <w:pPr>
        <w:rPr>
          <w:lang w:val="sl-SI" w:eastAsia="sl-SI"/>
        </w:rPr>
      </w:pPr>
    </w:p>
    <w:p w14:paraId="7498DF3D" w14:textId="77777777" w:rsidR="005424EB" w:rsidRDefault="005424EB" w:rsidP="00832E9E">
      <w:pPr>
        <w:rPr>
          <w:lang w:val="sl-SI" w:eastAsia="sl-SI"/>
        </w:rPr>
      </w:pPr>
    </w:p>
    <w:p w14:paraId="27B91681" w14:textId="77777777" w:rsidR="005424EB" w:rsidRDefault="005424EB" w:rsidP="00832E9E">
      <w:pPr>
        <w:rPr>
          <w:lang w:val="sl-SI" w:eastAsia="sl-SI"/>
        </w:rPr>
      </w:pPr>
    </w:p>
    <w:p w14:paraId="02A129B6" w14:textId="77777777" w:rsidR="005424EB" w:rsidRDefault="005424EB" w:rsidP="00832E9E">
      <w:pPr>
        <w:rPr>
          <w:lang w:val="sl-SI" w:eastAsia="sl-SI"/>
        </w:rPr>
      </w:pPr>
    </w:p>
    <w:p w14:paraId="7BC9CC3B" w14:textId="77777777" w:rsidR="005424EB" w:rsidRDefault="005424EB" w:rsidP="00832E9E">
      <w:pPr>
        <w:rPr>
          <w:lang w:val="sl-SI" w:eastAsia="sl-SI"/>
        </w:rPr>
      </w:pPr>
    </w:p>
    <w:p w14:paraId="0F28D60E" w14:textId="2D145231" w:rsidR="00085785" w:rsidRPr="00085785" w:rsidRDefault="00085785" w:rsidP="00085785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lastRenderedPageBreak/>
        <w:t xml:space="preserve">Naziv izdelka: </w:t>
      </w:r>
      <w:r>
        <w:rPr>
          <w:b/>
          <w:lang w:val="sl-SI"/>
        </w:rPr>
        <w:t xml:space="preserve">Delovni plašč - </w:t>
      </w:r>
      <w:r w:rsidRPr="00085785">
        <w:rPr>
          <w:b/>
          <w:lang w:val="sl-SI"/>
        </w:rPr>
        <w:t>ženski (OVO-031)</w:t>
      </w:r>
    </w:p>
    <w:p w14:paraId="2CA8A337" w14:textId="77777777" w:rsidR="00085785" w:rsidRPr="003054CC" w:rsidRDefault="00085785" w:rsidP="00085785">
      <w:pPr>
        <w:jc w:val="both"/>
        <w:rPr>
          <w:b/>
          <w:lang w:val="sl-SI"/>
        </w:rPr>
      </w:pPr>
    </w:p>
    <w:p w14:paraId="5C8A3D6F" w14:textId="77777777" w:rsidR="00085785" w:rsidRPr="003054CC" w:rsidRDefault="00085785" w:rsidP="00085785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3E63BDF7" w14:textId="77777777" w:rsidR="00085785" w:rsidRDefault="00085785" w:rsidP="00085785">
      <w:pPr>
        <w:jc w:val="both"/>
        <w:rPr>
          <w:lang w:val="sl-SI"/>
        </w:rPr>
      </w:pPr>
    </w:p>
    <w:p w14:paraId="105503E7" w14:textId="77777777" w:rsidR="00085785" w:rsidRPr="00085785" w:rsidRDefault="00085785" w:rsidP="00085785">
      <w:pPr>
        <w:rPr>
          <w:lang w:val="sl-SI" w:eastAsia="sl-SI"/>
        </w:rPr>
      </w:pPr>
      <w:r w:rsidRPr="00085785">
        <w:rPr>
          <w:lang w:val="sl-SI" w:eastAsia="sl-SI"/>
        </w:rPr>
        <w:t xml:space="preserve">Plašč je standardnega kroja, izdelan je v treh barvah. V zeleni kombinaciji so spodnji deli rokavov, v sivi pa spodnji del poklopca in </w:t>
      </w:r>
      <w:proofErr w:type="spellStart"/>
      <w:r w:rsidRPr="00085785">
        <w:rPr>
          <w:lang w:val="sl-SI" w:eastAsia="sl-SI"/>
        </w:rPr>
        <w:t>paspula</w:t>
      </w:r>
      <w:proofErr w:type="spellEnd"/>
      <w:r w:rsidRPr="00085785">
        <w:rPr>
          <w:lang w:val="sl-SI" w:eastAsia="sl-SI"/>
        </w:rPr>
        <w:t xml:space="preserve"> na žepu na rokavu.</w:t>
      </w:r>
    </w:p>
    <w:p w14:paraId="28837715" w14:textId="77777777" w:rsidR="00085785" w:rsidRPr="00085785" w:rsidRDefault="00085785" w:rsidP="00085785">
      <w:pPr>
        <w:rPr>
          <w:lang w:val="sl-SI" w:eastAsia="sl-SI"/>
        </w:rPr>
      </w:pPr>
      <w:r w:rsidRPr="00085785">
        <w:rPr>
          <w:lang w:val="sl-SI" w:eastAsia="sl-SI"/>
        </w:rPr>
        <w:t xml:space="preserve">Plašč ima našite tri navadne žepe, prsnega in dva bočna. Prsni žep se zapenja s </w:t>
      </w:r>
      <w:proofErr w:type="spellStart"/>
      <w:r w:rsidRPr="00085785">
        <w:rPr>
          <w:lang w:val="sl-SI" w:eastAsia="sl-SI"/>
        </w:rPr>
        <w:t>sprimnim</w:t>
      </w:r>
      <w:proofErr w:type="spellEnd"/>
      <w:r w:rsidRPr="00085785">
        <w:rPr>
          <w:lang w:val="sl-SI" w:eastAsia="sl-SI"/>
        </w:rPr>
        <w:t xml:space="preserve"> trakom. V prsni višini ima prsne všitke. Na desnem rokavu je našit mali žep, ki se zapenja s poklopcem s stiskačem. Na levem rokavu je našit mali, odprt žep. Pod pazduho ima všiti mrežici za zračenje. Spredaj se zapenja z gumbi, na rokavih so stiskači za regulacijo širine rokava. Zadaj v višini pasu je všit pas. Ovratnik je na fazono. </w:t>
      </w:r>
    </w:p>
    <w:p w14:paraId="6358831F" w14:textId="567C2304" w:rsidR="00085785" w:rsidRDefault="00085785" w:rsidP="00085785">
      <w:pPr>
        <w:rPr>
          <w:lang w:val="sl-SI" w:eastAsia="sl-SI"/>
        </w:rPr>
      </w:pPr>
      <w:r w:rsidRPr="00085785">
        <w:rPr>
          <w:lang w:val="sl-SI" w:eastAsia="sl-SI"/>
        </w:rPr>
        <w:t>Šivi so kakovostno izdelani, da vzdržijo naprezanja pri opravljanju službenih nalog.</w:t>
      </w:r>
    </w:p>
    <w:p w14:paraId="55AB36EB" w14:textId="77777777" w:rsidR="00085785" w:rsidRDefault="00085785" w:rsidP="00085785">
      <w:pPr>
        <w:rPr>
          <w:lang w:val="sl-SI" w:eastAsia="sl-SI"/>
        </w:rPr>
      </w:pPr>
    </w:p>
    <w:p w14:paraId="2466BC79" w14:textId="77777777" w:rsidR="00085785" w:rsidRDefault="00085785" w:rsidP="00085785">
      <w:pPr>
        <w:jc w:val="both"/>
        <w:rPr>
          <w:b/>
          <w:bCs/>
        </w:rPr>
      </w:pPr>
      <w:r>
        <w:rPr>
          <w:b/>
          <w:bCs/>
        </w:rPr>
        <w:t xml:space="preserve">TABELA MER </w:t>
      </w:r>
    </w:p>
    <w:p w14:paraId="1EBB368F" w14:textId="77777777" w:rsidR="00085785" w:rsidRDefault="00085785" w:rsidP="00832E9E">
      <w:pPr>
        <w:rPr>
          <w:lang w:val="sl-SI" w:eastAsia="sl-SI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5"/>
      </w:tblGrid>
      <w:tr w:rsidR="00085785" w:rsidRPr="003C2285" w14:paraId="012AE75A" w14:textId="77777777" w:rsidTr="00085785"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DF5DED9" w14:textId="77777777" w:rsidR="00085785" w:rsidRPr="003C2285" w:rsidRDefault="00085785" w:rsidP="00C832B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19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0079" w14:textId="77777777" w:rsidR="00085785" w:rsidRPr="003C2285" w:rsidRDefault="00085785" w:rsidP="00C832B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12E61367" w14:textId="77777777" w:rsidR="00085785" w:rsidRPr="003C2285" w:rsidRDefault="00085785" w:rsidP="00C832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VELIKOSTNE ŠTEVILKE</w:t>
            </w:r>
          </w:p>
          <w:p w14:paraId="1F830A32" w14:textId="77777777" w:rsidR="00085785" w:rsidRPr="003C2285" w:rsidRDefault="00085785" w:rsidP="00C832B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85785" w:rsidRPr="003C2285" w14:paraId="04F1E3EB" w14:textId="77777777" w:rsidTr="00085785">
        <w:tc>
          <w:tcPr>
            <w:tcW w:w="2001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65FA0A3C" w14:textId="77777777" w:rsidR="00085785" w:rsidRPr="003C2285" w:rsidRDefault="00085785" w:rsidP="00C832B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46795E3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4EDEE98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6E721D9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C0A5980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4184AE9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52FE8417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91E5015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6AF2F46B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5978EF5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253F7A4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A500F9F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3C73ED5A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46655E13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9D6EA93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60</w:t>
            </w:r>
          </w:p>
        </w:tc>
      </w:tr>
      <w:tr w:rsidR="00085785" w:rsidRPr="003C2285" w14:paraId="57300F7C" w14:textId="77777777" w:rsidTr="00085785">
        <w:tc>
          <w:tcPr>
            <w:tcW w:w="200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C17208" w14:textId="77777777" w:rsidR="00085785" w:rsidRPr="003C2285" w:rsidRDefault="00085785" w:rsidP="00C832B6">
            <w:pPr>
              <w:jc w:val="both"/>
              <w:rPr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MERE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E407791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A37EDA3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EA458B7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1EC176E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94BC494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AC15801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659E9F8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2718D22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9403A7B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0102E17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7C5050B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C5F44EB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DE3E7F9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473E5B" w14:textId="77777777" w:rsidR="00085785" w:rsidRPr="003C2285" w:rsidRDefault="00085785" w:rsidP="00C832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5785" w:rsidRPr="003C2285" w14:paraId="5B01E2C1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9CEED7F" w14:textId="77777777" w:rsidR="00085785" w:rsidRPr="003C2285" w:rsidRDefault="00085785" w:rsidP="00085785">
            <w:pPr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PRSNA TELESNA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27A1F17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80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2079C28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84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8FE8C76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88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85F7438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92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0FA4AA8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96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D0EDF5A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E9B751C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CE87ED9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E573635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2C74DE5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3041E55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00CA269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FBF4F9C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95E2016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146</w:t>
            </w:r>
          </w:p>
        </w:tc>
      </w:tr>
      <w:tr w:rsidR="00085785" w:rsidRPr="003C2285" w14:paraId="25214682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64DC21" w14:textId="77777777" w:rsidR="00085785" w:rsidRPr="003C2285" w:rsidRDefault="00085785" w:rsidP="00085785">
            <w:pPr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PRSNA GOTOVA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25DCBE9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3646F1B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F0720E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F85D2FA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BFB75DF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8E5B691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F99A840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4D87559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F1A7F7D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699EC6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A0EE6FC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8C03AE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1A04BDE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D8B53F9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161</w:t>
            </w:r>
          </w:p>
        </w:tc>
      </w:tr>
      <w:tr w:rsidR="00085785" w:rsidRPr="003C2285" w14:paraId="227B116E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89AB4E8" w14:textId="77777777" w:rsidR="00085785" w:rsidRPr="003C2285" w:rsidRDefault="00085785" w:rsidP="00085785">
            <w:pPr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PASNA TELESNA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21AED4B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E0E14E3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D441C9D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90A65D7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74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EF1A26C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78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6F107B7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82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7C1C256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86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F492253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92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3B6B620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98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375B9A6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65FEED8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95AB0A2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736FA5C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32F8E84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128</w:t>
            </w:r>
          </w:p>
        </w:tc>
      </w:tr>
      <w:tr w:rsidR="00085785" w:rsidRPr="003C2285" w14:paraId="4E7EDEBF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6587AA1" w14:textId="77777777" w:rsidR="00085785" w:rsidRPr="003C2285" w:rsidRDefault="00085785" w:rsidP="00085785">
            <w:pPr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PASNA GOTOVA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B65723D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DDC82C0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F90CB80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0DBDFD7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E271C23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D6F4D3E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1F33E42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BA831D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E8C99A2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2EED33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F29A60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BD2DAC4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31F7FF3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A7C52BD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162</w:t>
            </w:r>
          </w:p>
        </w:tc>
      </w:tr>
      <w:tr w:rsidR="00085785" w:rsidRPr="003C2285" w14:paraId="4C90503A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434272A" w14:textId="77777777" w:rsidR="00085785" w:rsidRPr="003C2285" w:rsidRDefault="00085785" w:rsidP="00085785">
            <w:pPr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KOLČNA TELESNA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FCF7809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86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53CBBD3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90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5FE5D3A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94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A4B502A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98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64F29C9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602C548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3573D03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4CC7E78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41CAE76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B5DE239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128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BBC7A21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8A5FA2A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140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27ADD40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146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E86985F" w14:textId="77777777" w:rsidR="00085785" w:rsidRPr="003C2285" w:rsidRDefault="00085785" w:rsidP="0008578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C2285">
              <w:rPr>
                <w:b/>
                <w:color w:val="000000"/>
                <w:sz w:val="20"/>
                <w:szCs w:val="20"/>
              </w:rPr>
              <w:t>152</w:t>
            </w:r>
          </w:p>
        </w:tc>
      </w:tr>
      <w:tr w:rsidR="00085785" w:rsidRPr="003C2285" w14:paraId="1515D0C7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7629823" w14:textId="77777777" w:rsidR="00085785" w:rsidRPr="003C2285" w:rsidRDefault="00085785" w:rsidP="00085785">
            <w:pPr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KOLČNA GOTOVA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C735319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F47E4DC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423B2A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8896557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A01AF0C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DA51D2D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25D1B91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8F769CF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6A305C3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720E25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3979E3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A9D547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0BDFA59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170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33A0D1C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176</w:t>
            </w:r>
          </w:p>
        </w:tc>
      </w:tr>
      <w:tr w:rsidR="00085785" w:rsidRPr="003C2285" w14:paraId="32289721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0F72176" w14:textId="77777777" w:rsidR="00085785" w:rsidRPr="003C2285" w:rsidRDefault="00085785" w:rsidP="00085785">
            <w:pPr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DOL. ARTIKLA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3CB6411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CCA9C7E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3E27B9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ABD134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4859C12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4C132D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2C7FC7C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D2DD221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1E2EE7E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9E41B9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F030BBB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E5E55D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89D1838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DB70ADD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111</w:t>
            </w:r>
          </w:p>
        </w:tc>
      </w:tr>
      <w:tr w:rsidR="00085785" w:rsidRPr="003C2285" w14:paraId="2CB3C724" w14:textId="77777777" w:rsidTr="00085785">
        <w:trPr>
          <w:trHeight w:val="283"/>
        </w:trPr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A3A9478" w14:textId="77777777" w:rsidR="00085785" w:rsidRPr="003C2285" w:rsidRDefault="00085785" w:rsidP="00085785">
            <w:pPr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DOL. ROKAVA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45EA460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DD4B61E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45B5C10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FE7B060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6660F31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461AD1B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23ACAA2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47CA35D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C93D99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F0F2F2E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491A97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31F0515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812E214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777DF06" w14:textId="77777777" w:rsidR="00085785" w:rsidRPr="003C2285" w:rsidRDefault="00085785" w:rsidP="00085785">
            <w:pPr>
              <w:jc w:val="center"/>
              <w:rPr>
                <w:color w:val="000000"/>
                <w:sz w:val="20"/>
                <w:szCs w:val="20"/>
              </w:rPr>
            </w:pPr>
            <w:r w:rsidRPr="003C2285">
              <w:rPr>
                <w:color w:val="000000"/>
                <w:sz w:val="20"/>
                <w:szCs w:val="20"/>
              </w:rPr>
              <w:t>63</w:t>
            </w:r>
          </w:p>
        </w:tc>
      </w:tr>
    </w:tbl>
    <w:p w14:paraId="793FD4DD" w14:textId="77777777" w:rsidR="00085785" w:rsidRDefault="00085785" w:rsidP="00832E9E">
      <w:pPr>
        <w:rPr>
          <w:lang w:val="sl-SI" w:eastAsia="sl-SI"/>
        </w:rPr>
      </w:pPr>
    </w:p>
    <w:p w14:paraId="20D62350" w14:textId="77777777" w:rsidR="00085785" w:rsidRDefault="00085785" w:rsidP="00832E9E">
      <w:pPr>
        <w:rPr>
          <w:lang w:val="sl-SI" w:eastAsia="sl-SI"/>
        </w:rPr>
      </w:pPr>
    </w:p>
    <w:p w14:paraId="270EE0EC" w14:textId="77777777" w:rsidR="00085785" w:rsidRDefault="00085785" w:rsidP="00832E9E">
      <w:pPr>
        <w:rPr>
          <w:lang w:val="sl-SI" w:eastAsia="sl-SI"/>
        </w:rPr>
      </w:pPr>
    </w:p>
    <w:p w14:paraId="00D77616" w14:textId="77777777" w:rsidR="00085785" w:rsidRDefault="00085785" w:rsidP="00832E9E">
      <w:pPr>
        <w:rPr>
          <w:lang w:val="sl-SI" w:eastAsia="sl-SI"/>
        </w:rPr>
      </w:pPr>
    </w:p>
    <w:p w14:paraId="64D9CDE2" w14:textId="77777777" w:rsidR="00085785" w:rsidRDefault="00085785" w:rsidP="00832E9E">
      <w:pPr>
        <w:rPr>
          <w:lang w:val="sl-SI" w:eastAsia="sl-SI"/>
        </w:rPr>
      </w:pPr>
    </w:p>
    <w:p w14:paraId="12BC312B" w14:textId="77777777" w:rsidR="00085785" w:rsidRDefault="00085785" w:rsidP="00832E9E">
      <w:pPr>
        <w:rPr>
          <w:lang w:val="sl-SI" w:eastAsia="sl-SI"/>
        </w:rPr>
      </w:pPr>
    </w:p>
    <w:p w14:paraId="58B70A4C" w14:textId="77777777" w:rsidR="00085785" w:rsidRDefault="00085785" w:rsidP="00832E9E">
      <w:pPr>
        <w:rPr>
          <w:lang w:val="sl-SI" w:eastAsia="sl-SI"/>
        </w:rPr>
      </w:pPr>
    </w:p>
    <w:p w14:paraId="0112F0FC" w14:textId="77777777" w:rsidR="00085785" w:rsidRDefault="00085785" w:rsidP="00832E9E">
      <w:pPr>
        <w:rPr>
          <w:lang w:val="sl-SI" w:eastAsia="sl-SI"/>
        </w:rPr>
      </w:pPr>
    </w:p>
    <w:p w14:paraId="4EB3B230" w14:textId="77777777" w:rsidR="00085785" w:rsidRDefault="00085785" w:rsidP="00832E9E">
      <w:pPr>
        <w:rPr>
          <w:lang w:val="sl-SI" w:eastAsia="sl-SI"/>
        </w:rPr>
      </w:pPr>
    </w:p>
    <w:p w14:paraId="5EC7AF95" w14:textId="77777777" w:rsidR="00085785" w:rsidRDefault="00085785" w:rsidP="00832E9E">
      <w:pPr>
        <w:rPr>
          <w:lang w:val="sl-SI" w:eastAsia="sl-SI"/>
        </w:rPr>
      </w:pPr>
    </w:p>
    <w:p w14:paraId="2DA7CBC2" w14:textId="77777777" w:rsidR="00085785" w:rsidRDefault="00085785" w:rsidP="00832E9E">
      <w:pPr>
        <w:rPr>
          <w:lang w:val="sl-SI" w:eastAsia="sl-SI"/>
        </w:rPr>
      </w:pPr>
    </w:p>
    <w:p w14:paraId="1940A925" w14:textId="77777777" w:rsidR="00085785" w:rsidRDefault="00085785" w:rsidP="00832E9E">
      <w:pPr>
        <w:rPr>
          <w:lang w:val="sl-SI" w:eastAsia="sl-SI"/>
        </w:rPr>
      </w:pPr>
    </w:p>
    <w:p w14:paraId="60A5B7D9" w14:textId="77777777" w:rsidR="00085785" w:rsidRDefault="00085785" w:rsidP="00832E9E">
      <w:pPr>
        <w:rPr>
          <w:lang w:val="sl-SI" w:eastAsia="sl-SI"/>
        </w:rPr>
      </w:pPr>
    </w:p>
    <w:p w14:paraId="508ADDA4" w14:textId="77777777" w:rsidR="00085785" w:rsidRDefault="00085785" w:rsidP="00832E9E">
      <w:pPr>
        <w:rPr>
          <w:lang w:val="sl-SI" w:eastAsia="sl-SI"/>
        </w:rPr>
      </w:pPr>
    </w:p>
    <w:p w14:paraId="7A65C64C" w14:textId="77777777" w:rsidR="00085785" w:rsidRDefault="00085785" w:rsidP="00832E9E">
      <w:pPr>
        <w:rPr>
          <w:lang w:val="sl-SI" w:eastAsia="sl-SI"/>
        </w:rPr>
      </w:pPr>
    </w:p>
    <w:p w14:paraId="6B61B8D4" w14:textId="77777777" w:rsidR="00C75574" w:rsidRDefault="00C75574" w:rsidP="00832E9E">
      <w:pPr>
        <w:rPr>
          <w:lang w:val="sl-SI" w:eastAsia="sl-SI"/>
        </w:rPr>
      </w:pPr>
    </w:p>
    <w:p w14:paraId="1EFC97B7" w14:textId="77777777" w:rsidR="00C75574" w:rsidRDefault="00C75574" w:rsidP="00832E9E">
      <w:pPr>
        <w:rPr>
          <w:lang w:val="sl-SI" w:eastAsia="sl-SI"/>
        </w:rPr>
      </w:pPr>
    </w:p>
    <w:p w14:paraId="5B54F88F" w14:textId="77777777" w:rsidR="00C75574" w:rsidRDefault="00C75574" w:rsidP="00832E9E">
      <w:pPr>
        <w:rPr>
          <w:lang w:val="sl-SI" w:eastAsia="sl-SI"/>
        </w:rPr>
      </w:pPr>
    </w:p>
    <w:p w14:paraId="2D755D21" w14:textId="77777777" w:rsidR="00085785" w:rsidRDefault="00085785" w:rsidP="00832E9E">
      <w:pPr>
        <w:rPr>
          <w:lang w:val="sl-SI" w:eastAsia="sl-SI"/>
        </w:rPr>
      </w:pPr>
    </w:p>
    <w:p w14:paraId="0A8276DC" w14:textId="77777777" w:rsidR="00085785" w:rsidRDefault="00085785" w:rsidP="00832E9E">
      <w:pPr>
        <w:rPr>
          <w:lang w:val="sl-SI" w:eastAsia="sl-SI"/>
        </w:rPr>
      </w:pPr>
    </w:p>
    <w:p w14:paraId="4A168E6B" w14:textId="77777777" w:rsidR="00085785" w:rsidRDefault="00085785" w:rsidP="00832E9E">
      <w:pPr>
        <w:rPr>
          <w:lang w:val="sl-SI" w:eastAsia="sl-SI"/>
        </w:rPr>
      </w:pPr>
    </w:p>
    <w:p w14:paraId="5E62770F" w14:textId="77777777" w:rsidR="00085785" w:rsidRDefault="00085785" w:rsidP="00832E9E">
      <w:pPr>
        <w:rPr>
          <w:lang w:val="sl-SI" w:eastAsia="sl-SI"/>
        </w:rPr>
      </w:pPr>
    </w:p>
    <w:p w14:paraId="027E72A3" w14:textId="77777777" w:rsidR="00085785" w:rsidRDefault="00085785" w:rsidP="00832E9E">
      <w:pPr>
        <w:rPr>
          <w:lang w:val="sl-SI" w:eastAsia="sl-SI"/>
        </w:rPr>
      </w:pPr>
    </w:p>
    <w:p w14:paraId="4800982D" w14:textId="77777777" w:rsidR="00085785" w:rsidRDefault="00085785" w:rsidP="00832E9E">
      <w:pPr>
        <w:rPr>
          <w:lang w:val="sl-SI" w:eastAsia="sl-SI"/>
        </w:rPr>
      </w:pPr>
    </w:p>
    <w:p w14:paraId="70B09622" w14:textId="19528C57" w:rsidR="00A27649" w:rsidRPr="003054CC" w:rsidRDefault="00A27649" w:rsidP="00A27649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lastRenderedPageBreak/>
        <w:t xml:space="preserve">Naziv izdelka: </w:t>
      </w:r>
      <w:r>
        <w:rPr>
          <w:b/>
          <w:lang w:val="sl-SI"/>
        </w:rPr>
        <w:t>Telovnik - delovni</w:t>
      </w:r>
      <w:r w:rsidRPr="003054CC">
        <w:rPr>
          <w:b/>
          <w:lang w:val="sl-SI"/>
        </w:rPr>
        <w:t xml:space="preserve"> (</w:t>
      </w:r>
      <w:r w:rsidRPr="008C3826">
        <w:rPr>
          <w:b/>
          <w:lang w:val="sl-SI"/>
        </w:rPr>
        <w:t>OVO-2</w:t>
      </w:r>
      <w:r w:rsidR="008C3826">
        <w:rPr>
          <w:b/>
          <w:lang w:val="sl-SI"/>
        </w:rPr>
        <w:t>6</w:t>
      </w:r>
      <w:r w:rsidR="008C3826" w:rsidRPr="008C3826">
        <w:rPr>
          <w:b/>
          <w:lang w:val="sl-SI"/>
        </w:rPr>
        <w:t>2</w:t>
      </w:r>
      <w:r w:rsidRPr="008C3826">
        <w:rPr>
          <w:b/>
          <w:lang w:val="sl-SI"/>
        </w:rPr>
        <w:t>)</w:t>
      </w:r>
    </w:p>
    <w:p w14:paraId="417C7C7B" w14:textId="77777777" w:rsidR="00A27649" w:rsidRPr="003054CC" w:rsidRDefault="00A27649" w:rsidP="00A27649">
      <w:pPr>
        <w:jc w:val="both"/>
        <w:rPr>
          <w:b/>
          <w:lang w:val="sl-SI"/>
        </w:rPr>
      </w:pPr>
    </w:p>
    <w:p w14:paraId="5FC04456" w14:textId="77777777" w:rsidR="00A27649" w:rsidRPr="003054CC" w:rsidRDefault="00A27649" w:rsidP="00A27649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0BAFDD91" w14:textId="77777777" w:rsidR="00A27649" w:rsidRDefault="00A27649" w:rsidP="00832E9E">
      <w:pPr>
        <w:rPr>
          <w:lang w:val="sl-SI" w:eastAsia="sl-SI"/>
        </w:rPr>
      </w:pPr>
    </w:p>
    <w:p w14:paraId="74D3AEFB" w14:textId="1B13DBF4" w:rsidR="00A27649" w:rsidRDefault="00A27649" w:rsidP="00832E9E">
      <w:pPr>
        <w:rPr>
          <w:lang w:val="sl-SI" w:eastAsia="sl-SI"/>
        </w:rPr>
      </w:pPr>
      <w:r>
        <w:rPr>
          <w:lang w:val="sl-SI" w:eastAsia="sl-SI"/>
        </w:rPr>
        <w:t xml:space="preserve">Telovnik </w:t>
      </w:r>
      <w:r w:rsidR="00E658F3">
        <w:rPr>
          <w:lang w:val="sl-SI"/>
        </w:rPr>
        <w:t>z oblazinjeno podlogo</w:t>
      </w:r>
      <w:r w:rsidR="00E658F3" w:rsidRPr="00E658F3">
        <w:rPr>
          <w:lang w:val="sl-SI"/>
        </w:rPr>
        <w:t xml:space="preserve"> iz </w:t>
      </w:r>
      <w:proofErr w:type="spellStart"/>
      <w:r w:rsidR="00E658F3" w:rsidRPr="00E658F3">
        <w:rPr>
          <w:lang w:val="sl-SI"/>
        </w:rPr>
        <w:t>štepe</w:t>
      </w:r>
      <w:r w:rsidR="004C5504">
        <w:rPr>
          <w:lang w:val="sl-SI"/>
        </w:rPr>
        <w:t>ks</w:t>
      </w:r>
      <w:r w:rsidR="00E658F3" w:rsidRPr="00E658F3">
        <w:rPr>
          <w:lang w:val="sl-SI"/>
        </w:rPr>
        <w:t>a</w:t>
      </w:r>
      <w:proofErr w:type="spellEnd"/>
      <w:r w:rsidR="00E658F3" w:rsidRPr="00E658F3">
        <w:rPr>
          <w:lang w:val="sl-SI"/>
        </w:rPr>
        <w:t xml:space="preserve"> </w:t>
      </w:r>
      <w:r>
        <w:rPr>
          <w:lang w:val="sl-SI"/>
        </w:rPr>
        <w:t>s</w:t>
      </w:r>
      <w:r>
        <w:rPr>
          <w:lang w:val="sl-SI" w:eastAsia="sl-SI"/>
        </w:rPr>
        <w:t xml:space="preserve"> podaljšanim ledvenim delom</w:t>
      </w:r>
      <w:r w:rsidR="00E658F3">
        <w:rPr>
          <w:lang w:val="sl-SI" w:eastAsia="sl-SI"/>
        </w:rPr>
        <w:t xml:space="preserve">. </w:t>
      </w:r>
      <w:r w:rsidR="000D5C62">
        <w:rPr>
          <w:lang w:val="sl-SI" w:eastAsia="sl-SI"/>
        </w:rPr>
        <w:t>Spredaj se zapira</w:t>
      </w:r>
      <w:r>
        <w:rPr>
          <w:lang w:val="sl-SI" w:eastAsia="sl-SI"/>
        </w:rPr>
        <w:t xml:space="preserve"> z zadrgo, ki je pokrita s pokrivno letvijo s </w:t>
      </w:r>
      <w:proofErr w:type="spellStart"/>
      <w:r w:rsidRPr="00A27649">
        <w:rPr>
          <w:lang w:val="sl-SI" w:eastAsia="sl-SI"/>
        </w:rPr>
        <w:t>sprijemalnim</w:t>
      </w:r>
      <w:r w:rsidR="00313554">
        <w:rPr>
          <w:lang w:val="sl-SI" w:eastAsia="sl-SI"/>
        </w:rPr>
        <w:t>i</w:t>
      </w:r>
      <w:proofErr w:type="spellEnd"/>
      <w:r w:rsidR="00313554">
        <w:rPr>
          <w:lang w:val="sl-SI" w:eastAsia="sl-SI"/>
        </w:rPr>
        <w:t xml:space="preserve"> trakovi</w:t>
      </w:r>
      <w:r>
        <w:rPr>
          <w:lang w:val="sl-SI" w:eastAsia="sl-SI"/>
        </w:rPr>
        <w:t xml:space="preserve">. </w:t>
      </w:r>
      <w:r w:rsidR="00313554" w:rsidRPr="00A27649">
        <w:rPr>
          <w:lang w:val="sl-SI" w:eastAsia="sl-SI"/>
        </w:rPr>
        <w:t xml:space="preserve">2 </w:t>
      </w:r>
      <w:r w:rsidR="00313554">
        <w:rPr>
          <w:lang w:val="sl-SI" w:eastAsia="sl-SI"/>
        </w:rPr>
        <w:t>x</w:t>
      </w:r>
      <w:r w:rsidR="00313554" w:rsidRPr="00A27649">
        <w:rPr>
          <w:lang w:val="sl-SI" w:eastAsia="sl-SI"/>
        </w:rPr>
        <w:t xml:space="preserve"> prsna žepa s poklopcem in zapiranjem s </w:t>
      </w:r>
      <w:proofErr w:type="spellStart"/>
      <w:r w:rsidR="00313554">
        <w:rPr>
          <w:lang w:val="sl-SI" w:eastAsia="sl-SI"/>
        </w:rPr>
        <w:t>sprijemalnimi</w:t>
      </w:r>
      <w:proofErr w:type="spellEnd"/>
      <w:r w:rsidR="00313554">
        <w:rPr>
          <w:lang w:val="sl-SI" w:eastAsia="sl-SI"/>
        </w:rPr>
        <w:t xml:space="preserve"> trakovi, 2 x</w:t>
      </w:r>
      <w:r w:rsidR="00313554" w:rsidRPr="00A27649">
        <w:rPr>
          <w:lang w:val="sl-SI" w:eastAsia="sl-SI"/>
        </w:rPr>
        <w:t xml:space="preserve"> navadna sprednja žepa</w:t>
      </w:r>
      <w:r w:rsidR="00313554">
        <w:rPr>
          <w:lang w:val="sl-SI" w:eastAsia="sl-SI"/>
        </w:rPr>
        <w:t xml:space="preserve"> </w:t>
      </w:r>
      <w:r w:rsidR="00313554" w:rsidRPr="00A27649">
        <w:rPr>
          <w:lang w:val="sl-SI" w:eastAsia="sl-SI"/>
        </w:rPr>
        <w:t xml:space="preserve">s poklopcem in zapiranjem s </w:t>
      </w:r>
      <w:proofErr w:type="spellStart"/>
      <w:r w:rsidR="00313554">
        <w:rPr>
          <w:lang w:val="sl-SI" w:eastAsia="sl-SI"/>
        </w:rPr>
        <w:t>sprijemalnimi</w:t>
      </w:r>
      <w:proofErr w:type="spellEnd"/>
      <w:r w:rsidR="00313554">
        <w:rPr>
          <w:lang w:val="sl-SI" w:eastAsia="sl-SI"/>
        </w:rPr>
        <w:t xml:space="preserve"> trakovi, ki</w:t>
      </w:r>
      <w:r w:rsidR="00313554" w:rsidRPr="00313554">
        <w:rPr>
          <w:lang w:val="sl-SI" w:eastAsia="sl-SI"/>
        </w:rPr>
        <w:t xml:space="preserve"> </w:t>
      </w:r>
      <w:r w:rsidR="00313554" w:rsidRPr="00313554">
        <w:rPr>
          <w:lang w:val="sl-SI"/>
        </w:rPr>
        <w:t>imata odprtino s strani in z vrha žepa.</w:t>
      </w:r>
      <w:r w:rsidR="00313554">
        <w:rPr>
          <w:lang w:val="sl-SI"/>
        </w:rPr>
        <w:t xml:space="preserve"> O</w:t>
      </w:r>
      <w:r w:rsidR="00313554" w:rsidRPr="00185EE8">
        <w:rPr>
          <w:rFonts w:cs="Arial"/>
          <w:lang w:val="sl-SI"/>
        </w:rPr>
        <w:t>dsevni trak (</w:t>
      </w:r>
      <w:proofErr w:type="spellStart"/>
      <w:r w:rsidR="00313554" w:rsidRPr="00185EE8">
        <w:rPr>
          <w:rFonts w:cs="Arial"/>
          <w:lang w:val="sl-SI"/>
        </w:rPr>
        <w:t>paspula</w:t>
      </w:r>
      <w:proofErr w:type="spellEnd"/>
      <w:r w:rsidR="00313554" w:rsidRPr="00185EE8">
        <w:rPr>
          <w:rFonts w:cs="Arial"/>
          <w:lang w:val="sl-SI"/>
        </w:rPr>
        <w:t>) 2mm v višini prsnega dela</w:t>
      </w:r>
      <w:r w:rsidR="00313554">
        <w:rPr>
          <w:rFonts w:cs="Arial"/>
          <w:lang w:val="sl-SI"/>
        </w:rPr>
        <w:t xml:space="preserve"> na sprednji in zadnji strani telovnika.</w:t>
      </w:r>
    </w:p>
    <w:p w14:paraId="529B6DB8" w14:textId="77777777" w:rsidR="00313554" w:rsidRDefault="00313554" w:rsidP="00313554">
      <w:pPr>
        <w:jc w:val="both"/>
        <w:rPr>
          <w:rFonts w:cs="Arial"/>
          <w:lang w:val="sl-SI"/>
        </w:rPr>
      </w:pPr>
      <w:r w:rsidRPr="00832E9E">
        <w:rPr>
          <w:lang w:val="sl-SI" w:eastAsia="sl-SI"/>
        </w:rPr>
        <w:t>Šivi so kakovostno izdelani, da vzdržijo naprezanja pri opravljanju službenih nalog.</w:t>
      </w:r>
      <w:r w:rsidRPr="00337CBD">
        <w:rPr>
          <w:rFonts w:cs="Arial"/>
          <w:lang w:val="sl-SI"/>
        </w:rPr>
        <w:t xml:space="preserve"> </w:t>
      </w:r>
    </w:p>
    <w:p w14:paraId="2FCD175E" w14:textId="77777777" w:rsidR="00313554" w:rsidRPr="003054CC" w:rsidRDefault="00313554" w:rsidP="00313554">
      <w:pPr>
        <w:jc w:val="both"/>
        <w:rPr>
          <w:lang w:val="sl-SI"/>
        </w:rPr>
      </w:pPr>
      <w:r w:rsidRPr="00D82B3D">
        <w:rPr>
          <w:rFonts w:cs="Arial"/>
          <w:lang w:val="sl-SI"/>
        </w:rPr>
        <w:t>Na notranji strani obstojna etiketa s podatki: velikostna številka, način vzdrževanja, surovinska sestava, naziv proizvajalca, leto izdelave.</w:t>
      </w:r>
    </w:p>
    <w:p w14:paraId="48FA049A" w14:textId="77777777" w:rsidR="00E658F3" w:rsidRDefault="00E658F3" w:rsidP="00832E9E">
      <w:pPr>
        <w:rPr>
          <w:lang w:val="sl-SI" w:eastAsia="sl-SI"/>
        </w:rPr>
      </w:pPr>
    </w:p>
    <w:p w14:paraId="2C4B5A49" w14:textId="77777777" w:rsidR="00292C3D" w:rsidRDefault="00292C3D" w:rsidP="00292C3D">
      <w:pPr>
        <w:jc w:val="both"/>
      </w:pPr>
      <w:r>
        <w:rPr>
          <w:b/>
          <w:bCs/>
        </w:rPr>
        <w:t xml:space="preserve">TABELA MER </w:t>
      </w:r>
    </w:p>
    <w:p w14:paraId="13E9B7CB" w14:textId="77777777" w:rsidR="00292C3D" w:rsidRDefault="00292C3D" w:rsidP="00832E9E">
      <w:pPr>
        <w:rPr>
          <w:lang w:val="sl-SI" w:eastAsia="sl-SI"/>
        </w:rPr>
      </w:pPr>
    </w:p>
    <w:tbl>
      <w:tblPr>
        <w:tblW w:w="10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"/>
        <w:gridCol w:w="605"/>
        <w:gridCol w:w="542"/>
        <w:gridCol w:w="605"/>
        <w:gridCol w:w="545"/>
        <w:gridCol w:w="605"/>
        <w:gridCol w:w="545"/>
        <w:gridCol w:w="605"/>
        <w:gridCol w:w="545"/>
        <w:gridCol w:w="605"/>
        <w:gridCol w:w="542"/>
        <w:gridCol w:w="605"/>
        <w:gridCol w:w="545"/>
        <w:gridCol w:w="605"/>
        <w:gridCol w:w="605"/>
        <w:gridCol w:w="605"/>
        <w:gridCol w:w="617"/>
      </w:tblGrid>
      <w:tr w:rsidR="005424EB" w:rsidRPr="00DA4B68" w14:paraId="11EC0407" w14:textId="77777777" w:rsidTr="005424EB">
        <w:trPr>
          <w:trHeight w:hRule="exact" w:val="734"/>
        </w:trPr>
        <w:tc>
          <w:tcPr>
            <w:tcW w:w="884" w:type="dxa"/>
            <w:vMerge w:val="restart"/>
          </w:tcPr>
          <w:p w14:paraId="45E1755D" w14:textId="77777777" w:rsidR="005424EB" w:rsidRPr="00DA4B68" w:rsidRDefault="005424EB" w:rsidP="005424EB">
            <w:pPr>
              <w:spacing w:line="200" w:lineRule="exact"/>
              <w:rPr>
                <w:sz w:val="20"/>
                <w:szCs w:val="20"/>
              </w:rPr>
            </w:pPr>
          </w:p>
          <w:p w14:paraId="7560387D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7640D19" w14:textId="77777777" w:rsidR="005424EB" w:rsidRPr="00DA4B68" w:rsidRDefault="005424EB" w:rsidP="005424EB">
            <w:pPr>
              <w:ind w:left="184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z w:val="20"/>
                <w:szCs w:val="20"/>
              </w:rPr>
              <w:t>M</w:t>
            </w: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ER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E</w:t>
            </w:r>
          </w:p>
        </w:tc>
        <w:tc>
          <w:tcPr>
            <w:tcW w:w="9326" w:type="dxa"/>
            <w:gridSpan w:val="16"/>
          </w:tcPr>
          <w:p w14:paraId="24572AF6" w14:textId="77777777" w:rsidR="005424EB" w:rsidRPr="00DA4B68" w:rsidRDefault="005424EB" w:rsidP="005424EB">
            <w:pPr>
              <w:spacing w:before="1" w:line="240" w:lineRule="exact"/>
            </w:pPr>
          </w:p>
          <w:p w14:paraId="3F17DFA8" w14:textId="77777777" w:rsidR="005424EB" w:rsidRPr="00DA4B68" w:rsidRDefault="005424EB" w:rsidP="005424EB">
            <w:pPr>
              <w:ind w:left="3589" w:right="3575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VE</w:t>
            </w: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L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IK</w:t>
            </w: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O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20"/>
                <w:szCs w:val="20"/>
              </w:rPr>
              <w:t>T</w:t>
            </w: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E</w:t>
            </w:r>
            <w:r w:rsidRPr="00DA4B68"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r w:rsidRPr="00DA4B68">
              <w:rPr>
                <w:rFonts w:ascii="Tahoma" w:eastAsia="Tahoma" w:hAnsi="Tahoma" w:cs="Tahoma"/>
                <w:spacing w:val="2"/>
                <w:w w:val="99"/>
                <w:sz w:val="20"/>
                <w:szCs w:val="20"/>
              </w:rPr>
              <w:t>Š</w:t>
            </w:r>
            <w:r w:rsidRPr="00DA4B68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T</w:t>
            </w:r>
            <w:r w:rsidRPr="00DA4B68">
              <w:rPr>
                <w:rFonts w:ascii="Tahoma" w:eastAsia="Tahoma" w:hAnsi="Tahoma" w:cs="Tahoma"/>
                <w:spacing w:val="1"/>
                <w:w w:val="99"/>
                <w:sz w:val="20"/>
                <w:szCs w:val="20"/>
              </w:rPr>
              <w:t>EV</w:t>
            </w:r>
            <w:r w:rsidRPr="00DA4B68">
              <w:rPr>
                <w:rFonts w:ascii="Tahoma" w:eastAsia="Tahoma" w:hAnsi="Tahoma" w:cs="Tahoma"/>
                <w:w w:val="99"/>
                <w:sz w:val="20"/>
                <w:szCs w:val="20"/>
              </w:rPr>
              <w:t>I</w:t>
            </w:r>
            <w:r w:rsidRPr="00DA4B68">
              <w:rPr>
                <w:rFonts w:ascii="Tahoma" w:eastAsia="Tahoma" w:hAnsi="Tahoma" w:cs="Tahoma"/>
                <w:spacing w:val="-1"/>
                <w:w w:val="99"/>
                <w:sz w:val="20"/>
                <w:szCs w:val="20"/>
              </w:rPr>
              <w:t>L</w:t>
            </w:r>
            <w:r w:rsidRPr="00DA4B68">
              <w:rPr>
                <w:rFonts w:ascii="Tahoma" w:eastAsia="Tahoma" w:hAnsi="Tahoma" w:cs="Tahoma"/>
                <w:w w:val="99"/>
                <w:sz w:val="20"/>
                <w:szCs w:val="20"/>
              </w:rPr>
              <w:t>KE</w:t>
            </w:r>
          </w:p>
        </w:tc>
      </w:tr>
      <w:tr w:rsidR="005424EB" w:rsidRPr="00DA4B68" w14:paraId="0E3F696C" w14:textId="77777777" w:rsidTr="005424EB">
        <w:trPr>
          <w:trHeight w:hRule="exact" w:val="413"/>
        </w:trPr>
        <w:tc>
          <w:tcPr>
            <w:tcW w:w="884" w:type="dxa"/>
            <w:vMerge/>
          </w:tcPr>
          <w:p w14:paraId="26634BC6" w14:textId="77777777" w:rsidR="005424EB" w:rsidRPr="00DA4B68" w:rsidRDefault="005424EB" w:rsidP="005424EB"/>
        </w:tc>
        <w:tc>
          <w:tcPr>
            <w:tcW w:w="605" w:type="dxa"/>
          </w:tcPr>
          <w:p w14:paraId="4A5EAC7E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D0C3524" w14:textId="77777777" w:rsidR="005424EB" w:rsidRPr="00DA4B68" w:rsidRDefault="005424EB" w:rsidP="005424EB">
            <w:pPr>
              <w:ind w:left="16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542" w:type="dxa"/>
          </w:tcPr>
          <w:p w14:paraId="485F77F9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118A79C1" w14:textId="77777777" w:rsidR="005424EB" w:rsidRPr="00DA4B68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05" w:type="dxa"/>
          </w:tcPr>
          <w:p w14:paraId="086DA2FB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71121DB2" w14:textId="77777777" w:rsidR="005424EB" w:rsidRPr="00DA4B68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545" w:type="dxa"/>
          </w:tcPr>
          <w:p w14:paraId="5F0A1D70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218418F" w14:textId="77777777" w:rsidR="005424EB" w:rsidRPr="00DA4B68" w:rsidRDefault="005424EB" w:rsidP="005424EB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05" w:type="dxa"/>
          </w:tcPr>
          <w:p w14:paraId="1797C5B2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348800BA" w14:textId="77777777" w:rsidR="005424EB" w:rsidRPr="00DA4B68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545" w:type="dxa"/>
          </w:tcPr>
          <w:p w14:paraId="6090A8D9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8AA7F66" w14:textId="77777777" w:rsidR="005424EB" w:rsidRPr="00DA4B68" w:rsidRDefault="005424EB" w:rsidP="005424EB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5" w:type="dxa"/>
          </w:tcPr>
          <w:p w14:paraId="2FE63B7B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E84A5D7" w14:textId="77777777" w:rsidR="005424EB" w:rsidRPr="00DA4B68" w:rsidRDefault="005424EB" w:rsidP="005424EB">
            <w:pPr>
              <w:ind w:left="16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545" w:type="dxa"/>
          </w:tcPr>
          <w:p w14:paraId="31DAFFE0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3996F4E4" w14:textId="77777777" w:rsidR="005424EB" w:rsidRPr="00DA4B68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05" w:type="dxa"/>
          </w:tcPr>
          <w:p w14:paraId="6F3D915D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7FE8204" w14:textId="77777777" w:rsidR="005424EB" w:rsidRPr="00DA4B68" w:rsidRDefault="005424EB" w:rsidP="005424EB">
            <w:pPr>
              <w:ind w:left="16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542" w:type="dxa"/>
          </w:tcPr>
          <w:p w14:paraId="69CE9636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35658FC0" w14:textId="77777777" w:rsidR="005424EB" w:rsidRPr="00DA4B68" w:rsidRDefault="005424EB" w:rsidP="005424EB">
            <w:pPr>
              <w:ind w:left="138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605" w:type="dxa"/>
          </w:tcPr>
          <w:p w14:paraId="14489570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3F99B79D" w14:textId="77777777" w:rsidR="005424EB" w:rsidRPr="00DA4B68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545" w:type="dxa"/>
          </w:tcPr>
          <w:p w14:paraId="0725D848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51E6F841" w14:textId="77777777" w:rsidR="005424EB" w:rsidRPr="00DA4B68" w:rsidRDefault="005424EB" w:rsidP="005424EB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605" w:type="dxa"/>
          </w:tcPr>
          <w:p w14:paraId="24CEB500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9027D3E" w14:textId="77777777" w:rsidR="005424EB" w:rsidRPr="00DA4B68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605" w:type="dxa"/>
          </w:tcPr>
          <w:p w14:paraId="5F8B8EDC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07F477E0" w14:textId="77777777" w:rsidR="005424EB" w:rsidRPr="00DA4B68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605" w:type="dxa"/>
          </w:tcPr>
          <w:p w14:paraId="48A779B5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5BF4EA78" w14:textId="77777777" w:rsidR="005424EB" w:rsidRPr="00DA4B68" w:rsidRDefault="005424EB" w:rsidP="005424EB">
            <w:pPr>
              <w:ind w:left="17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617" w:type="dxa"/>
          </w:tcPr>
          <w:p w14:paraId="5DD3F601" w14:textId="77777777" w:rsidR="005424EB" w:rsidRPr="00DA4B68" w:rsidRDefault="005424EB" w:rsidP="005424EB">
            <w:pPr>
              <w:spacing w:before="8" w:line="110" w:lineRule="exact"/>
              <w:rPr>
                <w:sz w:val="11"/>
                <w:szCs w:val="11"/>
              </w:rPr>
            </w:pPr>
          </w:p>
          <w:p w14:paraId="27915A3C" w14:textId="77777777" w:rsidR="005424EB" w:rsidRPr="00DA4B68" w:rsidRDefault="005424EB" w:rsidP="005424EB">
            <w:pPr>
              <w:ind w:left="17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70</w:t>
            </w:r>
          </w:p>
        </w:tc>
      </w:tr>
      <w:tr w:rsidR="005424EB" w:rsidRPr="00DA4B68" w14:paraId="48914A4B" w14:textId="77777777" w:rsidTr="005424EB">
        <w:trPr>
          <w:trHeight w:hRule="exact" w:val="577"/>
        </w:trPr>
        <w:tc>
          <w:tcPr>
            <w:tcW w:w="884" w:type="dxa"/>
          </w:tcPr>
          <w:p w14:paraId="31BBFB7F" w14:textId="77777777" w:rsidR="005424EB" w:rsidRPr="00DA4B68" w:rsidRDefault="005424EB" w:rsidP="005424EB">
            <w:pPr>
              <w:spacing w:before="81" w:line="299" w:lineRule="auto"/>
              <w:ind w:left="102" w:right="73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z w:val="16"/>
                <w:szCs w:val="16"/>
              </w:rPr>
              <w:t>P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R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 TE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605" w:type="dxa"/>
          </w:tcPr>
          <w:p w14:paraId="13AC17DF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4C1C8C98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80</w:t>
            </w:r>
          </w:p>
        </w:tc>
        <w:tc>
          <w:tcPr>
            <w:tcW w:w="542" w:type="dxa"/>
          </w:tcPr>
          <w:p w14:paraId="7E4A811A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B47B324" w14:textId="77777777" w:rsidR="005424EB" w:rsidRPr="00DA4B68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84</w:t>
            </w:r>
          </w:p>
        </w:tc>
        <w:tc>
          <w:tcPr>
            <w:tcW w:w="605" w:type="dxa"/>
          </w:tcPr>
          <w:p w14:paraId="58B026BF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78CB4FD7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88</w:t>
            </w:r>
          </w:p>
        </w:tc>
        <w:tc>
          <w:tcPr>
            <w:tcW w:w="545" w:type="dxa"/>
          </w:tcPr>
          <w:p w14:paraId="2AC2DEDF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0ECDCEB" w14:textId="77777777" w:rsidR="005424EB" w:rsidRPr="00DA4B68" w:rsidRDefault="005424EB" w:rsidP="005424EB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92</w:t>
            </w:r>
          </w:p>
        </w:tc>
        <w:tc>
          <w:tcPr>
            <w:tcW w:w="605" w:type="dxa"/>
          </w:tcPr>
          <w:p w14:paraId="69E3D6EB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4B8F45F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96</w:t>
            </w:r>
          </w:p>
        </w:tc>
        <w:tc>
          <w:tcPr>
            <w:tcW w:w="545" w:type="dxa"/>
          </w:tcPr>
          <w:p w14:paraId="2683DC25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BA1460B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100</w:t>
            </w:r>
          </w:p>
        </w:tc>
        <w:tc>
          <w:tcPr>
            <w:tcW w:w="605" w:type="dxa"/>
          </w:tcPr>
          <w:p w14:paraId="6508DC3A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FF57ACF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104</w:t>
            </w:r>
          </w:p>
        </w:tc>
        <w:tc>
          <w:tcPr>
            <w:tcW w:w="545" w:type="dxa"/>
          </w:tcPr>
          <w:p w14:paraId="27751398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517D7121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108</w:t>
            </w:r>
          </w:p>
        </w:tc>
        <w:tc>
          <w:tcPr>
            <w:tcW w:w="605" w:type="dxa"/>
          </w:tcPr>
          <w:p w14:paraId="5469E0B2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7CDDE11B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112</w:t>
            </w:r>
          </w:p>
        </w:tc>
        <w:tc>
          <w:tcPr>
            <w:tcW w:w="542" w:type="dxa"/>
          </w:tcPr>
          <w:p w14:paraId="6711BDD8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EACFD2F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116</w:t>
            </w:r>
          </w:p>
        </w:tc>
        <w:tc>
          <w:tcPr>
            <w:tcW w:w="605" w:type="dxa"/>
          </w:tcPr>
          <w:p w14:paraId="3D79B543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12BA63B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120</w:t>
            </w:r>
          </w:p>
        </w:tc>
        <w:tc>
          <w:tcPr>
            <w:tcW w:w="545" w:type="dxa"/>
          </w:tcPr>
          <w:p w14:paraId="0294E594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2537FE77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124</w:t>
            </w:r>
          </w:p>
        </w:tc>
        <w:tc>
          <w:tcPr>
            <w:tcW w:w="605" w:type="dxa"/>
          </w:tcPr>
          <w:p w14:paraId="7029D3D5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FB09791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128</w:t>
            </w:r>
          </w:p>
        </w:tc>
        <w:tc>
          <w:tcPr>
            <w:tcW w:w="605" w:type="dxa"/>
          </w:tcPr>
          <w:p w14:paraId="04B3573E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6F269686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132</w:t>
            </w:r>
          </w:p>
        </w:tc>
        <w:tc>
          <w:tcPr>
            <w:tcW w:w="605" w:type="dxa"/>
          </w:tcPr>
          <w:p w14:paraId="36698AF1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0A04078F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136</w:t>
            </w:r>
          </w:p>
        </w:tc>
        <w:tc>
          <w:tcPr>
            <w:tcW w:w="617" w:type="dxa"/>
          </w:tcPr>
          <w:p w14:paraId="57A2C1C7" w14:textId="77777777" w:rsidR="005424EB" w:rsidRPr="00DA4B68" w:rsidRDefault="005424EB" w:rsidP="005424EB">
            <w:pPr>
              <w:spacing w:before="2" w:line="280" w:lineRule="exact"/>
              <w:rPr>
                <w:sz w:val="28"/>
                <w:szCs w:val="28"/>
              </w:rPr>
            </w:pPr>
          </w:p>
          <w:p w14:paraId="19F0DE6A" w14:textId="77777777" w:rsidR="005424EB" w:rsidRPr="00DA4B68" w:rsidRDefault="005424EB" w:rsidP="005424EB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140</w:t>
            </w:r>
          </w:p>
        </w:tc>
      </w:tr>
      <w:tr w:rsidR="005424EB" w:rsidRPr="00DA4B68" w14:paraId="40549092" w14:textId="77777777" w:rsidTr="005424EB">
        <w:trPr>
          <w:trHeight w:hRule="exact" w:val="575"/>
        </w:trPr>
        <w:tc>
          <w:tcPr>
            <w:tcW w:w="884" w:type="dxa"/>
          </w:tcPr>
          <w:p w14:paraId="08DC0B85" w14:textId="77777777" w:rsidR="005424EB" w:rsidRPr="00DA4B68" w:rsidRDefault="005424EB" w:rsidP="005424EB">
            <w:pPr>
              <w:spacing w:before="84" w:line="301" w:lineRule="auto"/>
              <w:ind w:left="102" w:right="101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z w:val="16"/>
                <w:szCs w:val="16"/>
              </w:rPr>
              <w:t>P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R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 xml:space="preserve">A 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605" w:type="dxa"/>
          </w:tcPr>
          <w:p w14:paraId="7CB2B2D9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E841E3F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4</w:t>
            </w:r>
          </w:p>
        </w:tc>
        <w:tc>
          <w:tcPr>
            <w:tcW w:w="542" w:type="dxa"/>
          </w:tcPr>
          <w:p w14:paraId="5D895AFC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79745860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108</w:t>
            </w:r>
          </w:p>
        </w:tc>
        <w:tc>
          <w:tcPr>
            <w:tcW w:w="605" w:type="dxa"/>
          </w:tcPr>
          <w:p w14:paraId="7F6F4B1D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BA19BA2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11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545" w:type="dxa"/>
          </w:tcPr>
          <w:p w14:paraId="31DC78AF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720E9B87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16</w:t>
            </w:r>
          </w:p>
        </w:tc>
        <w:tc>
          <w:tcPr>
            <w:tcW w:w="605" w:type="dxa"/>
          </w:tcPr>
          <w:p w14:paraId="35716E99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5BACB46E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0</w:t>
            </w:r>
          </w:p>
        </w:tc>
        <w:tc>
          <w:tcPr>
            <w:tcW w:w="545" w:type="dxa"/>
          </w:tcPr>
          <w:p w14:paraId="0B92B96E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16E05FCB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4</w:t>
            </w:r>
          </w:p>
        </w:tc>
        <w:tc>
          <w:tcPr>
            <w:tcW w:w="605" w:type="dxa"/>
          </w:tcPr>
          <w:p w14:paraId="38C7B661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0AC7397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128</w:t>
            </w:r>
          </w:p>
        </w:tc>
        <w:tc>
          <w:tcPr>
            <w:tcW w:w="545" w:type="dxa"/>
          </w:tcPr>
          <w:p w14:paraId="52DB4537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40FB3542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0036FC7F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58814D9B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6</w:t>
            </w:r>
          </w:p>
        </w:tc>
        <w:tc>
          <w:tcPr>
            <w:tcW w:w="542" w:type="dxa"/>
          </w:tcPr>
          <w:p w14:paraId="738B195C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3A58D5C9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0</w:t>
            </w:r>
          </w:p>
        </w:tc>
        <w:tc>
          <w:tcPr>
            <w:tcW w:w="605" w:type="dxa"/>
          </w:tcPr>
          <w:p w14:paraId="7D0E4121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26E58946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4</w:t>
            </w:r>
          </w:p>
        </w:tc>
        <w:tc>
          <w:tcPr>
            <w:tcW w:w="545" w:type="dxa"/>
          </w:tcPr>
          <w:p w14:paraId="4ED006B0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1D9D79FD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148</w:t>
            </w:r>
          </w:p>
        </w:tc>
        <w:tc>
          <w:tcPr>
            <w:tcW w:w="605" w:type="dxa"/>
          </w:tcPr>
          <w:p w14:paraId="3D5D8F8A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4958768D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15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61C8DBC2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71A387D3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15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6</w:t>
            </w:r>
          </w:p>
        </w:tc>
        <w:tc>
          <w:tcPr>
            <w:tcW w:w="605" w:type="dxa"/>
          </w:tcPr>
          <w:p w14:paraId="299EAE80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47994049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16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0</w:t>
            </w:r>
          </w:p>
        </w:tc>
        <w:tc>
          <w:tcPr>
            <w:tcW w:w="617" w:type="dxa"/>
          </w:tcPr>
          <w:p w14:paraId="5D441DEA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193C7B58" w14:textId="77777777" w:rsidR="005424EB" w:rsidRPr="00DA4B68" w:rsidRDefault="005424EB" w:rsidP="005424EB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16</w:t>
            </w:r>
            <w:r w:rsidRPr="00DA4B68">
              <w:rPr>
                <w:rFonts w:ascii="Tahoma" w:eastAsia="Tahoma" w:hAnsi="Tahoma" w:cs="Tahoma"/>
                <w:sz w:val="20"/>
                <w:szCs w:val="20"/>
              </w:rPr>
              <w:t>4</w:t>
            </w:r>
          </w:p>
        </w:tc>
      </w:tr>
      <w:tr w:rsidR="005424EB" w:rsidRPr="00DA4B68" w14:paraId="4F0EB4AB" w14:textId="77777777" w:rsidTr="005424EB">
        <w:trPr>
          <w:trHeight w:hRule="exact" w:val="575"/>
        </w:trPr>
        <w:tc>
          <w:tcPr>
            <w:tcW w:w="884" w:type="dxa"/>
          </w:tcPr>
          <w:p w14:paraId="073B1453" w14:textId="77777777" w:rsidR="005424EB" w:rsidRPr="00DA4B68" w:rsidRDefault="005424EB" w:rsidP="005424EB">
            <w:pPr>
              <w:spacing w:before="86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00875B1F" w14:textId="77777777" w:rsidR="005424EB" w:rsidRPr="00DA4B68" w:rsidRDefault="005424EB" w:rsidP="005424EB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z w:val="16"/>
                <w:szCs w:val="16"/>
              </w:rPr>
              <w:t>TE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L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E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S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605" w:type="dxa"/>
          </w:tcPr>
          <w:p w14:paraId="63BF52C1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3DD6B38B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81</w:t>
            </w:r>
          </w:p>
        </w:tc>
        <w:tc>
          <w:tcPr>
            <w:tcW w:w="542" w:type="dxa"/>
          </w:tcPr>
          <w:p w14:paraId="70B2C358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14FCFDBC" w14:textId="77777777" w:rsidR="005424EB" w:rsidRPr="00DA4B68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85</w:t>
            </w:r>
          </w:p>
        </w:tc>
        <w:tc>
          <w:tcPr>
            <w:tcW w:w="605" w:type="dxa"/>
          </w:tcPr>
          <w:p w14:paraId="489EC507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0DF96C12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89</w:t>
            </w:r>
          </w:p>
        </w:tc>
        <w:tc>
          <w:tcPr>
            <w:tcW w:w="545" w:type="dxa"/>
          </w:tcPr>
          <w:p w14:paraId="34B3AFCD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6C6C2D54" w14:textId="77777777" w:rsidR="005424EB" w:rsidRPr="00DA4B68" w:rsidRDefault="005424EB" w:rsidP="005424EB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93</w:t>
            </w:r>
          </w:p>
        </w:tc>
        <w:tc>
          <w:tcPr>
            <w:tcW w:w="605" w:type="dxa"/>
          </w:tcPr>
          <w:p w14:paraId="0D13D1E6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4C682B10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97</w:t>
            </w:r>
          </w:p>
        </w:tc>
        <w:tc>
          <w:tcPr>
            <w:tcW w:w="545" w:type="dxa"/>
          </w:tcPr>
          <w:p w14:paraId="5348DBBA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2D226363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101</w:t>
            </w:r>
          </w:p>
        </w:tc>
        <w:tc>
          <w:tcPr>
            <w:tcW w:w="605" w:type="dxa"/>
          </w:tcPr>
          <w:p w14:paraId="1B4B8743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3B90D4F4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105</w:t>
            </w:r>
          </w:p>
        </w:tc>
        <w:tc>
          <w:tcPr>
            <w:tcW w:w="545" w:type="dxa"/>
          </w:tcPr>
          <w:p w14:paraId="3E4676A6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30428843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109</w:t>
            </w:r>
          </w:p>
        </w:tc>
        <w:tc>
          <w:tcPr>
            <w:tcW w:w="605" w:type="dxa"/>
          </w:tcPr>
          <w:p w14:paraId="03723089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4EBCA21A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113</w:t>
            </w:r>
          </w:p>
        </w:tc>
        <w:tc>
          <w:tcPr>
            <w:tcW w:w="542" w:type="dxa"/>
          </w:tcPr>
          <w:p w14:paraId="35A3B156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63D70DAD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117</w:t>
            </w:r>
          </w:p>
        </w:tc>
        <w:tc>
          <w:tcPr>
            <w:tcW w:w="605" w:type="dxa"/>
          </w:tcPr>
          <w:p w14:paraId="4C349318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17FBD31E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121</w:t>
            </w:r>
          </w:p>
        </w:tc>
        <w:tc>
          <w:tcPr>
            <w:tcW w:w="545" w:type="dxa"/>
          </w:tcPr>
          <w:p w14:paraId="32DEDFBF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2B3A5E8E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125</w:t>
            </w:r>
          </w:p>
        </w:tc>
        <w:tc>
          <w:tcPr>
            <w:tcW w:w="605" w:type="dxa"/>
          </w:tcPr>
          <w:p w14:paraId="794A41F4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30D11BB6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129</w:t>
            </w:r>
          </w:p>
        </w:tc>
        <w:tc>
          <w:tcPr>
            <w:tcW w:w="605" w:type="dxa"/>
          </w:tcPr>
          <w:p w14:paraId="6120E883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4684C9CC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133</w:t>
            </w:r>
          </w:p>
        </w:tc>
        <w:tc>
          <w:tcPr>
            <w:tcW w:w="605" w:type="dxa"/>
          </w:tcPr>
          <w:p w14:paraId="6F3E79A3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4ACD5CF2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137</w:t>
            </w:r>
          </w:p>
        </w:tc>
        <w:tc>
          <w:tcPr>
            <w:tcW w:w="617" w:type="dxa"/>
          </w:tcPr>
          <w:p w14:paraId="43739E22" w14:textId="77777777" w:rsidR="005424EB" w:rsidRPr="00DA4B68" w:rsidRDefault="005424EB" w:rsidP="005424EB">
            <w:pPr>
              <w:spacing w:before="6" w:line="280" w:lineRule="exact"/>
              <w:rPr>
                <w:sz w:val="28"/>
                <w:szCs w:val="28"/>
              </w:rPr>
            </w:pPr>
          </w:p>
          <w:p w14:paraId="45865F9C" w14:textId="77777777" w:rsidR="005424EB" w:rsidRPr="00DA4B68" w:rsidRDefault="005424EB" w:rsidP="005424EB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141</w:t>
            </w:r>
          </w:p>
        </w:tc>
      </w:tr>
      <w:tr w:rsidR="005424EB" w:rsidRPr="00DA4B68" w14:paraId="5891165A" w14:textId="77777777" w:rsidTr="005424EB">
        <w:trPr>
          <w:trHeight w:hRule="exact" w:val="576"/>
        </w:trPr>
        <w:tc>
          <w:tcPr>
            <w:tcW w:w="884" w:type="dxa"/>
          </w:tcPr>
          <w:p w14:paraId="0235EB87" w14:textId="77777777" w:rsidR="005424EB" w:rsidRPr="00DA4B68" w:rsidRDefault="005424EB" w:rsidP="005424EB">
            <w:pPr>
              <w:spacing w:before="81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KOLČ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699940A1" w14:textId="77777777" w:rsidR="005424EB" w:rsidRPr="00DA4B68" w:rsidRDefault="005424EB" w:rsidP="005424EB">
            <w:pPr>
              <w:spacing w:before="47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G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T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O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VA</w:t>
            </w:r>
          </w:p>
        </w:tc>
        <w:tc>
          <w:tcPr>
            <w:tcW w:w="605" w:type="dxa"/>
          </w:tcPr>
          <w:p w14:paraId="37514F3C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45598D1C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100</w:t>
            </w:r>
          </w:p>
        </w:tc>
        <w:tc>
          <w:tcPr>
            <w:tcW w:w="542" w:type="dxa"/>
          </w:tcPr>
          <w:p w14:paraId="17873C9F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3A2D643F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104</w:t>
            </w:r>
          </w:p>
        </w:tc>
        <w:tc>
          <w:tcPr>
            <w:tcW w:w="605" w:type="dxa"/>
          </w:tcPr>
          <w:p w14:paraId="7A6B9F79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DD1D5F4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108</w:t>
            </w:r>
          </w:p>
        </w:tc>
        <w:tc>
          <w:tcPr>
            <w:tcW w:w="545" w:type="dxa"/>
          </w:tcPr>
          <w:p w14:paraId="4609A1D2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7A91C742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112</w:t>
            </w:r>
          </w:p>
        </w:tc>
        <w:tc>
          <w:tcPr>
            <w:tcW w:w="605" w:type="dxa"/>
          </w:tcPr>
          <w:p w14:paraId="4596243D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BF91C57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116</w:t>
            </w:r>
          </w:p>
        </w:tc>
        <w:tc>
          <w:tcPr>
            <w:tcW w:w="545" w:type="dxa"/>
          </w:tcPr>
          <w:p w14:paraId="0EC109D4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EA2C3CA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120</w:t>
            </w:r>
          </w:p>
        </w:tc>
        <w:tc>
          <w:tcPr>
            <w:tcW w:w="605" w:type="dxa"/>
          </w:tcPr>
          <w:p w14:paraId="653DD194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F9E199F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124</w:t>
            </w:r>
          </w:p>
        </w:tc>
        <w:tc>
          <w:tcPr>
            <w:tcW w:w="545" w:type="dxa"/>
          </w:tcPr>
          <w:p w14:paraId="3F49B018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8F55F90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128</w:t>
            </w:r>
          </w:p>
        </w:tc>
        <w:tc>
          <w:tcPr>
            <w:tcW w:w="605" w:type="dxa"/>
          </w:tcPr>
          <w:p w14:paraId="485FDECB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0F2F687" w14:textId="77777777" w:rsidR="005424EB" w:rsidRPr="00DA4B68" w:rsidRDefault="005424EB" w:rsidP="005424EB">
            <w:pPr>
              <w:ind w:left="13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132</w:t>
            </w:r>
          </w:p>
        </w:tc>
        <w:tc>
          <w:tcPr>
            <w:tcW w:w="542" w:type="dxa"/>
          </w:tcPr>
          <w:p w14:paraId="23E85849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238FA7B0" w14:textId="77777777" w:rsidR="005424EB" w:rsidRPr="00DA4B68" w:rsidRDefault="005424EB" w:rsidP="005424EB">
            <w:pPr>
              <w:ind w:left="102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136</w:t>
            </w:r>
          </w:p>
        </w:tc>
        <w:tc>
          <w:tcPr>
            <w:tcW w:w="605" w:type="dxa"/>
          </w:tcPr>
          <w:p w14:paraId="5920C322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58EAD208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140</w:t>
            </w:r>
          </w:p>
        </w:tc>
        <w:tc>
          <w:tcPr>
            <w:tcW w:w="545" w:type="dxa"/>
          </w:tcPr>
          <w:p w14:paraId="43885F36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61B98071" w14:textId="77777777" w:rsidR="005424EB" w:rsidRPr="00DA4B68" w:rsidRDefault="005424EB" w:rsidP="005424EB">
            <w:pPr>
              <w:ind w:left="105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144</w:t>
            </w:r>
          </w:p>
        </w:tc>
        <w:tc>
          <w:tcPr>
            <w:tcW w:w="605" w:type="dxa"/>
          </w:tcPr>
          <w:p w14:paraId="2481697C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3B88C3F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148</w:t>
            </w:r>
          </w:p>
        </w:tc>
        <w:tc>
          <w:tcPr>
            <w:tcW w:w="605" w:type="dxa"/>
          </w:tcPr>
          <w:p w14:paraId="29E90A54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6C3E1041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152</w:t>
            </w:r>
          </w:p>
        </w:tc>
        <w:tc>
          <w:tcPr>
            <w:tcW w:w="605" w:type="dxa"/>
          </w:tcPr>
          <w:p w14:paraId="2402825B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0F4F908A" w14:textId="77777777" w:rsidR="005424EB" w:rsidRPr="00DA4B68" w:rsidRDefault="005424EB" w:rsidP="005424EB">
            <w:pPr>
              <w:ind w:left="13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156</w:t>
            </w:r>
          </w:p>
        </w:tc>
        <w:tc>
          <w:tcPr>
            <w:tcW w:w="617" w:type="dxa"/>
          </w:tcPr>
          <w:p w14:paraId="7A68A970" w14:textId="77777777" w:rsidR="005424EB" w:rsidRPr="00DA4B68" w:rsidRDefault="005424EB" w:rsidP="005424EB">
            <w:pPr>
              <w:spacing w:before="1" w:line="280" w:lineRule="exact"/>
              <w:rPr>
                <w:sz w:val="28"/>
                <w:szCs w:val="28"/>
              </w:rPr>
            </w:pPr>
          </w:p>
          <w:p w14:paraId="1C392D71" w14:textId="77777777" w:rsidR="005424EB" w:rsidRPr="00DA4B68" w:rsidRDefault="005424EB" w:rsidP="005424EB">
            <w:pPr>
              <w:ind w:left="141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160</w:t>
            </w:r>
          </w:p>
        </w:tc>
      </w:tr>
      <w:tr w:rsidR="005424EB" w:rsidRPr="00DA4B68" w14:paraId="7CAA153F" w14:textId="77777777" w:rsidTr="005424EB">
        <w:trPr>
          <w:trHeight w:hRule="exact" w:val="575"/>
        </w:trPr>
        <w:tc>
          <w:tcPr>
            <w:tcW w:w="884" w:type="dxa"/>
          </w:tcPr>
          <w:p w14:paraId="51134D6A" w14:textId="77777777" w:rsidR="005424EB" w:rsidRPr="00DA4B68" w:rsidRDefault="005424EB" w:rsidP="005424EB">
            <w:pPr>
              <w:spacing w:before="84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DOLŽ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I</w:t>
            </w:r>
            <w:r w:rsidRPr="00DA4B68">
              <w:rPr>
                <w:rFonts w:ascii="Tahoma" w:eastAsia="Tahoma" w:hAnsi="Tahoma" w:cs="Tahoma"/>
                <w:spacing w:val="1"/>
                <w:sz w:val="16"/>
                <w:szCs w:val="16"/>
              </w:rPr>
              <w:t>N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  <w:p w14:paraId="6C8DC9BA" w14:textId="77777777" w:rsidR="005424EB" w:rsidRPr="00DA4B68" w:rsidRDefault="005424EB" w:rsidP="005424EB">
            <w:pPr>
              <w:spacing w:before="49"/>
              <w:ind w:left="102" w:right="-20"/>
              <w:rPr>
                <w:rFonts w:ascii="Tahoma" w:eastAsia="Tahoma" w:hAnsi="Tahoma" w:cs="Tahoma"/>
                <w:sz w:val="16"/>
                <w:szCs w:val="16"/>
              </w:rPr>
            </w:pPr>
            <w:r w:rsidRPr="00DA4B68">
              <w:rPr>
                <w:rFonts w:ascii="Tahoma" w:eastAsia="Tahoma" w:hAnsi="Tahoma" w:cs="Tahoma"/>
                <w:sz w:val="16"/>
                <w:szCs w:val="16"/>
              </w:rPr>
              <w:t>ARTI</w:t>
            </w:r>
            <w:r w:rsidRPr="00DA4B68">
              <w:rPr>
                <w:rFonts w:ascii="Tahoma" w:eastAsia="Tahoma" w:hAnsi="Tahoma" w:cs="Tahoma"/>
                <w:spacing w:val="-1"/>
                <w:sz w:val="16"/>
                <w:szCs w:val="16"/>
              </w:rPr>
              <w:t>KL</w:t>
            </w:r>
            <w:r w:rsidRPr="00DA4B68">
              <w:rPr>
                <w:rFonts w:ascii="Tahoma" w:eastAsia="Tahoma" w:hAnsi="Tahoma" w:cs="Tahoma"/>
                <w:sz w:val="16"/>
                <w:szCs w:val="16"/>
              </w:rPr>
              <w:t>A</w:t>
            </w:r>
          </w:p>
        </w:tc>
        <w:tc>
          <w:tcPr>
            <w:tcW w:w="605" w:type="dxa"/>
          </w:tcPr>
          <w:p w14:paraId="1680C5D5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5322729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69</w:t>
            </w:r>
          </w:p>
        </w:tc>
        <w:tc>
          <w:tcPr>
            <w:tcW w:w="542" w:type="dxa"/>
          </w:tcPr>
          <w:p w14:paraId="5015453B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5B0DD381" w14:textId="77777777" w:rsidR="005424EB" w:rsidRPr="00DA4B68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70</w:t>
            </w:r>
          </w:p>
        </w:tc>
        <w:tc>
          <w:tcPr>
            <w:tcW w:w="605" w:type="dxa"/>
          </w:tcPr>
          <w:p w14:paraId="3C77EB5B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5F8CE6B0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71</w:t>
            </w:r>
          </w:p>
        </w:tc>
        <w:tc>
          <w:tcPr>
            <w:tcW w:w="545" w:type="dxa"/>
          </w:tcPr>
          <w:p w14:paraId="3B7AC59B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FFB92B6" w14:textId="77777777" w:rsidR="005424EB" w:rsidRPr="00DA4B68" w:rsidRDefault="005424EB" w:rsidP="005424EB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72</w:t>
            </w:r>
          </w:p>
        </w:tc>
        <w:tc>
          <w:tcPr>
            <w:tcW w:w="605" w:type="dxa"/>
          </w:tcPr>
          <w:p w14:paraId="2138544B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0906849C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73</w:t>
            </w:r>
          </w:p>
        </w:tc>
        <w:tc>
          <w:tcPr>
            <w:tcW w:w="545" w:type="dxa"/>
          </w:tcPr>
          <w:p w14:paraId="5A1A1376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356977F3" w14:textId="77777777" w:rsidR="005424EB" w:rsidRPr="00DA4B68" w:rsidRDefault="005424EB" w:rsidP="005424EB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74</w:t>
            </w:r>
          </w:p>
        </w:tc>
        <w:tc>
          <w:tcPr>
            <w:tcW w:w="605" w:type="dxa"/>
          </w:tcPr>
          <w:p w14:paraId="2A2B7634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06262F5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75</w:t>
            </w:r>
          </w:p>
        </w:tc>
        <w:tc>
          <w:tcPr>
            <w:tcW w:w="545" w:type="dxa"/>
          </w:tcPr>
          <w:p w14:paraId="397B4871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4996DF0E" w14:textId="77777777" w:rsidR="005424EB" w:rsidRPr="00DA4B68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76</w:t>
            </w:r>
          </w:p>
        </w:tc>
        <w:tc>
          <w:tcPr>
            <w:tcW w:w="605" w:type="dxa"/>
          </w:tcPr>
          <w:p w14:paraId="3BF80B48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35D591EA" w14:textId="77777777" w:rsidR="005424EB" w:rsidRPr="00DA4B68" w:rsidRDefault="005424EB" w:rsidP="005424EB">
            <w:pPr>
              <w:ind w:left="186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77</w:t>
            </w:r>
          </w:p>
        </w:tc>
        <w:tc>
          <w:tcPr>
            <w:tcW w:w="542" w:type="dxa"/>
          </w:tcPr>
          <w:p w14:paraId="5D4B7FCB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34727B05" w14:textId="77777777" w:rsidR="005424EB" w:rsidRPr="00DA4B68" w:rsidRDefault="005424EB" w:rsidP="005424EB">
            <w:pPr>
              <w:ind w:left="157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78</w:t>
            </w:r>
          </w:p>
        </w:tc>
        <w:tc>
          <w:tcPr>
            <w:tcW w:w="605" w:type="dxa"/>
          </w:tcPr>
          <w:p w14:paraId="26E6345A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87329C0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79</w:t>
            </w:r>
          </w:p>
        </w:tc>
        <w:tc>
          <w:tcPr>
            <w:tcW w:w="545" w:type="dxa"/>
          </w:tcPr>
          <w:p w14:paraId="2515886A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461EFFEF" w14:textId="77777777" w:rsidR="005424EB" w:rsidRPr="00DA4B68" w:rsidRDefault="005424EB" w:rsidP="005424EB">
            <w:pPr>
              <w:ind w:left="160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80</w:t>
            </w:r>
          </w:p>
        </w:tc>
        <w:tc>
          <w:tcPr>
            <w:tcW w:w="605" w:type="dxa"/>
          </w:tcPr>
          <w:p w14:paraId="2E4D3ADC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3D7C4E3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81</w:t>
            </w:r>
          </w:p>
        </w:tc>
        <w:tc>
          <w:tcPr>
            <w:tcW w:w="605" w:type="dxa"/>
          </w:tcPr>
          <w:p w14:paraId="67A936CB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61A7ED06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82</w:t>
            </w:r>
          </w:p>
        </w:tc>
        <w:tc>
          <w:tcPr>
            <w:tcW w:w="605" w:type="dxa"/>
          </w:tcPr>
          <w:p w14:paraId="023CF2E0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773E19DE" w14:textId="77777777" w:rsidR="005424EB" w:rsidRPr="00DA4B68" w:rsidRDefault="005424EB" w:rsidP="005424EB">
            <w:pPr>
              <w:ind w:left="189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83</w:t>
            </w:r>
          </w:p>
        </w:tc>
        <w:tc>
          <w:tcPr>
            <w:tcW w:w="617" w:type="dxa"/>
          </w:tcPr>
          <w:p w14:paraId="24735715" w14:textId="77777777" w:rsidR="005424EB" w:rsidRPr="00DA4B68" w:rsidRDefault="005424EB" w:rsidP="005424EB">
            <w:pPr>
              <w:spacing w:before="7" w:line="280" w:lineRule="exact"/>
              <w:rPr>
                <w:sz w:val="28"/>
                <w:szCs w:val="28"/>
              </w:rPr>
            </w:pPr>
          </w:p>
          <w:p w14:paraId="77E08DBA" w14:textId="77777777" w:rsidR="005424EB" w:rsidRPr="00DA4B68" w:rsidRDefault="005424EB" w:rsidP="005424EB">
            <w:pPr>
              <w:ind w:left="193" w:right="-20"/>
              <w:rPr>
                <w:rFonts w:ascii="Tahoma" w:eastAsia="Tahoma" w:hAnsi="Tahoma" w:cs="Tahoma"/>
                <w:sz w:val="20"/>
                <w:szCs w:val="20"/>
              </w:rPr>
            </w:pPr>
            <w:r w:rsidRPr="00DA4B68">
              <w:rPr>
                <w:rFonts w:ascii="Tahoma" w:eastAsia="Tahoma" w:hAnsi="Tahoma" w:cs="Tahoma"/>
                <w:spacing w:val="-1"/>
                <w:sz w:val="20"/>
                <w:szCs w:val="20"/>
              </w:rPr>
              <w:t>84</w:t>
            </w:r>
          </w:p>
        </w:tc>
      </w:tr>
    </w:tbl>
    <w:p w14:paraId="083CB5E0" w14:textId="77777777" w:rsidR="00292C3D" w:rsidRDefault="00292C3D" w:rsidP="00832E9E">
      <w:pPr>
        <w:rPr>
          <w:lang w:val="sl-SI" w:eastAsia="sl-SI"/>
        </w:rPr>
      </w:pPr>
    </w:p>
    <w:p w14:paraId="610015AB" w14:textId="77777777" w:rsidR="00292C3D" w:rsidRDefault="00292C3D" w:rsidP="00832E9E">
      <w:pPr>
        <w:rPr>
          <w:lang w:val="sl-SI" w:eastAsia="sl-SI"/>
        </w:rPr>
      </w:pPr>
    </w:p>
    <w:p w14:paraId="12D4E54D" w14:textId="77777777" w:rsidR="005C4B25" w:rsidRDefault="005C4B25" w:rsidP="00832E9E">
      <w:pPr>
        <w:rPr>
          <w:lang w:val="sl-SI" w:eastAsia="sl-SI"/>
        </w:rPr>
      </w:pPr>
    </w:p>
    <w:p w14:paraId="0C6D7113" w14:textId="77777777" w:rsidR="005C4B25" w:rsidRDefault="005C4B25" w:rsidP="00832E9E">
      <w:pPr>
        <w:rPr>
          <w:lang w:val="sl-SI" w:eastAsia="sl-SI"/>
        </w:rPr>
      </w:pPr>
    </w:p>
    <w:p w14:paraId="5D979EEC" w14:textId="77777777" w:rsidR="005C4B25" w:rsidRDefault="005C4B25" w:rsidP="00832E9E">
      <w:pPr>
        <w:rPr>
          <w:lang w:val="sl-SI" w:eastAsia="sl-SI"/>
        </w:rPr>
      </w:pPr>
    </w:p>
    <w:p w14:paraId="1CB8A658" w14:textId="77777777" w:rsidR="005C4B25" w:rsidRDefault="005C4B25" w:rsidP="00832E9E">
      <w:pPr>
        <w:rPr>
          <w:lang w:val="sl-SI" w:eastAsia="sl-SI"/>
        </w:rPr>
      </w:pPr>
    </w:p>
    <w:p w14:paraId="72D232F1" w14:textId="77777777" w:rsidR="005C4B25" w:rsidRDefault="005C4B25" w:rsidP="00832E9E">
      <w:pPr>
        <w:rPr>
          <w:lang w:val="sl-SI" w:eastAsia="sl-SI"/>
        </w:rPr>
      </w:pPr>
    </w:p>
    <w:p w14:paraId="04F93181" w14:textId="77777777" w:rsidR="005C4B25" w:rsidRDefault="005C4B25" w:rsidP="00832E9E">
      <w:pPr>
        <w:rPr>
          <w:lang w:val="sl-SI" w:eastAsia="sl-SI"/>
        </w:rPr>
      </w:pPr>
    </w:p>
    <w:p w14:paraId="66ECCF58" w14:textId="77777777" w:rsidR="005C4B25" w:rsidRDefault="005C4B25" w:rsidP="00832E9E">
      <w:pPr>
        <w:rPr>
          <w:lang w:val="sl-SI" w:eastAsia="sl-SI"/>
        </w:rPr>
      </w:pPr>
    </w:p>
    <w:p w14:paraId="25DB46A0" w14:textId="77777777" w:rsidR="005C4B25" w:rsidRDefault="005C4B25" w:rsidP="00832E9E">
      <w:pPr>
        <w:rPr>
          <w:lang w:val="sl-SI" w:eastAsia="sl-SI"/>
        </w:rPr>
      </w:pPr>
    </w:p>
    <w:p w14:paraId="683131ED" w14:textId="77777777" w:rsidR="005C4B25" w:rsidRDefault="005C4B25" w:rsidP="00832E9E">
      <w:pPr>
        <w:rPr>
          <w:lang w:val="sl-SI" w:eastAsia="sl-SI"/>
        </w:rPr>
      </w:pPr>
    </w:p>
    <w:p w14:paraId="42554E14" w14:textId="77777777" w:rsidR="005C4B25" w:rsidRDefault="005C4B25" w:rsidP="00832E9E">
      <w:pPr>
        <w:rPr>
          <w:lang w:val="sl-SI" w:eastAsia="sl-SI"/>
        </w:rPr>
      </w:pPr>
    </w:p>
    <w:p w14:paraId="5DA12E34" w14:textId="77777777" w:rsidR="005C4B25" w:rsidRDefault="005C4B25" w:rsidP="00832E9E">
      <w:pPr>
        <w:rPr>
          <w:lang w:val="sl-SI" w:eastAsia="sl-SI"/>
        </w:rPr>
      </w:pPr>
    </w:p>
    <w:p w14:paraId="65D05ED0" w14:textId="77777777" w:rsidR="00C75574" w:rsidRDefault="00C75574" w:rsidP="00832E9E">
      <w:pPr>
        <w:rPr>
          <w:lang w:val="sl-SI" w:eastAsia="sl-SI"/>
        </w:rPr>
      </w:pPr>
    </w:p>
    <w:p w14:paraId="05D23BBD" w14:textId="77777777" w:rsidR="00C75574" w:rsidRDefault="00C75574" w:rsidP="00832E9E">
      <w:pPr>
        <w:rPr>
          <w:lang w:val="sl-SI" w:eastAsia="sl-SI"/>
        </w:rPr>
      </w:pPr>
    </w:p>
    <w:p w14:paraId="6D4A83E5" w14:textId="77777777" w:rsidR="00C75574" w:rsidRDefault="00C75574" w:rsidP="00832E9E">
      <w:pPr>
        <w:rPr>
          <w:lang w:val="sl-SI" w:eastAsia="sl-SI"/>
        </w:rPr>
      </w:pPr>
    </w:p>
    <w:p w14:paraId="0B767209" w14:textId="77777777" w:rsidR="005C4B25" w:rsidRDefault="005C4B25" w:rsidP="00832E9E">
      <w:pPr>
        <w:rPr>
          <w:lang w:val="sl-SI" w:eastAsia="sl-SI"/>
        </w:rPr>
      </w:pPr>
    </w:p>
    <w:p w14:paraId="5A018162" w14:textId="77777777" w:rsidR="005C4B25" w:rsidRDefault="005C4B25" w:rsidP="00832E9E">
      <w:pPr>
        <w:rPr>
          <w:lang w:val="sl-SI" w:eastAsia="sl-SI"/>
        </w:rPr>
      </w:pPr>
    </w:p>
    <w:p w14:paraId="06CD7CB3" w14:textId="77777777" w:rsidR="005C4B25" w:rsidRDefault="005C4B25" w:rsidP="00832E9E">
      <w:pPr>
        <w:rPr>
          <w:lang w:val="sl-SI" w:eastAsia="sl-SI"/>
        </w:rPr>
      </w:pPr>
    </w:p>
    <w:p w14:paraId="14358851" w14:textId="77777777" w:rsidR="005C4B25" w:rsidRDefault="005C4B25" w:rsidP="00832E9E">
      <w:pPr>
        <w:rPr>
          <w:lang w:val="sl-SI" w:eastAsia="sl-SI"/>
        </w:rPr>
      </w:pPr>
    </w:p>
    <w:p w14:paraId="64BB421F" w14:textId="77777777" w:rsidR="005C4B25" w:rsidRDefault="005C4B25" w:rsidP="00832E9E">
      <w:pPr>
        <w:rPr>
          <w:lang w:val="sl-SI" w:eastAsia="sl-SI"/>
        </w:rPr>
      </w:pPr>
    </w:p>
    <w:p w14:paraId="7EE49006" w14:textId="77777777" w:rsidR="005C4B25" w:rsidRDefault="005C4B25" w:rsidP="00832E9E">
      <w:pPr>
        <w:rPr>
          <w:lang w:val="sl-SI" w:eastAsia="sl-SI"/>
        </w:rPr>
      </w:pPr>
    </w:p>
    <w:p w14:paraId="10E26267" w14:textId="3F1A5982" w:rsidR="00D048A7" w:rsidRPr="008C3826" w:rsidRDefault="00D048A7" w:rsidP="00D048A7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lastRenderedPageBreak/>
        <w:t xml:space="preserve">Naziv izdelka: </w:t>
      </w:r>
      <w:r>
        <w:rPr>
          <w:b/>
          <w:lang w:val="sl-SI"/>
        </w:rPr>
        <w:t>Srajca delovna s kapuco</w:t>
      </w:r>
      <w:r w:rsidRPr="003054CC">
        <w:rPr>
          <w:b/>
          <w:lang w:val="sl-SI"/>
        </w:rPr>
        <w:t xml:space="preserve"> (</w:t>
      </w:r>
      <w:r w:rsidRPr="008C3826">
        <w:rPr>
          <w:b/>
          <w:lang w:val="sl-SI"/>
        </w:rPr>
        <w:t>OVO-2</w:t>
      </w:r>
      <w:r w:rsidR="008C3826" w:rsidRPr="008C3826">
        <w:rPr>
          <w:b/>
          <w:lang w:val="sl-SI"/>
        </w:rPr>
        <w:t>37</w:t>
      </w:r>
      <w:r w:rsidRPr="008C3826">
        <w:rPr>
          <w:b/>
          <w:lang w:val="sl-SI"/>
        </w:rPr>
        <w:t>)</w:t>
      </w:r>
    </w:p>
    <w:p w14:paraId="3ED730DB" w14:textId="77777777" w:rsidR="009C4734" w:rsidRDefault="009C4734" w:rsidP="00832E9E">
      <w:pPr>
        <w:rPr>
          <w:lang w:val="sl-SI" w:eastAsia="sl-SI"/>
        </w:rPr>
      </w:pPr>
    </w:p>
    <w:p w14:paraId="38112E08" w14:textId="77777777" w:rsidR="00D048A7" w:rsidRDefault="00D048A7" w:rsidP="00D048A7">
      <w:pPr>
        <w:jc w:val="both"/>
        <w:rPr>
          <w:b/>
        </w:rPr>
      </w:pPr>
      <w:r>
        <w:rPr>
          <w:b/>
        </w:rPr>
        <w:t>OPIS IZDELKA</w:t>
      </w:r>
    </w:p>
    <w:p w14:paraId="21D1C2C8" w14:textId="77777777" w:rsidR="00D048A7" w:rsidRDefault="00D048A7" w:rsidP="00D048A7">
      <w:pPr>
        <w:jc w:val="both"/>
      </w:pPr>
    </w:p>
    <w:p w14:paraId="2E66D5AF" w14:textId="77777777" w:rsidR="00D048A7" w:rsidRPr="00D048A7" w:rsidRDefault="00D048A7" w:rsidP="00D048A7">
      <w:pPr>
        <w:rPr>
          <w:lang w:val="sl-SI" w:eastAsia="sl-SI"/>
        </w:rPr>
      </w:pPr>
      <w:r w:rsidRPr="00D048A7">
        <w:rPr>
          <w:lang w:val="sl-SI" w:eastAsia="sl-SI"/>
        </w:rPr>
        <w:t>Delovna srajca je klasičnega kroja, izdelana iz kariraste flanele.</w:t>
      </w:r>
    </w:p>
    <w:p w14:paraId="3A20790F" w14:textId="77777777" w:rsidR="00D048A7" w:rsidRPr="00D048A7" w:rsidRDefault="00D048A7" w:rsidP="00D048A7">
      <w:pPr>
        <w:rPr>
          <w:lang w:val="sl-SI" w:eastAsia="sl-SI"/>
        </w:rPr>
      </w:pPr>
      <w:r w:rsidRPr="00D048A7">
        <w:rPr>
          <w:lang w:val="sl-SI" w:eastAsia="sl-SI"/>
        </w:rPr>
        <w:t>Srajca se spredaj zapenja z gumbi, na rokavih so zapestniki, ki se prav tako zapenjajo z gumbi.</w:t>
      </w:r>
    </w:p>
    <w:p w14:paraId="38A3F416" w14:textId="0AD1102A" w:rsidR="00D048A7" w:rsidRDefault="00D048A7" w:rsidP="00D048A7">
      <w:pPr>
        <w:rPr>
          <w:lang w:val="sl-SI" w:eastAsia="sl-SI"/>
        </w:rPr>
      </w:pPr>
      <w:r w:rsidRPr="00D048A7">
        <w:rPr>
          <w:lang w:val="sl-SI" w:eastAsia="sl-SI"/>
        </w:rPr>
        <w:t>V ovratni del je prišita kapuca, v katero je napeljana vrvica za zavezovanje.</w:t>
      </w:r>
    </w:p>
    <w:p w14:paraId="0B9BBE3F" w14:textId="77777777" w:rsidR="00D048A7" w:rsidRDefault="00D048A7" w:rsidP="00D048A7">
      <w:pPr>
        <w:rPr>
          <w:lang w:val="sl-SI" w:eastAsia="sl-SI"/>
        </w:rPr>
      </w:pPr>
    </w:p>
    <w:p w14:paraId="2BD4FADB" w14:textId="77777777" w:rsidR="005C4B25" w:rsidRDefault="005C4B25" w:rsidP="00D048A7">
      <w:pPr>
        <w:rPr>
          <w:lang w:val="sl-SI" w:eastAsia="sl-SI"/>
        </w:rPr>
      </w:pPr>
    </w:p>
    <w:p w14:paraId="068FB2F8" w14:textId="77777777" w:rsidR="005C4B25" w:rsidRDefault="005C4B25" w:rsidP="005C4B25">
      <w:pPr>
        <w:jc w:val="both"/>
      </w:pPr>
      <w:r>
        <w:rPr>
          <w:b/>
          <w:bCs/>
        </w:rPr>
        <w:t xml:space="preserve">TABELA MER </w:t>
      </w:r>
    </w:p>
    <w:p w14:paraId="3338011E" w14:textId="77777777" w:rsidR="005C4B25" w:rsidRDefault="005C4B25" w:rsidP="00D048A7">
      <w:pPr>
        <w:rPr>
          <w:lang w:val="sl-SI" w:eastAsia="sl-SI"/>
        </w:rPr>
      </w:pPr>
    </w:p>
    <w:p w14:paraId="04D7CA9F" w14:textId="6AF77662" w:rsidR="00D048A7" w:rsidRDefault="003402D1" w:rsidP="00832E9E">
      <w:pPr>
        <w:rPr>
          <w:lang w:val="sl-SI" w:eastAsia="sl-SI"/>
        </w:rPr>
      </w:pPr>
      <w:r>
        <w:rPr>
          <w:noProof/>
          <w:lang w:val="sl-SI" w:eastAsia="sl-SI"/>
        </w:rPr>
        <w:drawing>
          <wp:inline distT="0" distB="0" distL="0" distR="0" wp14:anchorId="32857E25" wp14:editId="464524B0">
            <wp:extent cx="5760720" cy="4893945"/>
            <wp:effectExtent l="0" t="0" r="0" b="190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9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4F0A7" w14:textId="77777777" w:rsidR="00D048A7" w:rsidRDefault="00D048A7" w:rsidP="00832E9E">
      <w:pPr>
        <w:rPr>
          <w:lang w:val="sl-SI" w:eastAsia="sl-SI"/>
        </w:rPr>
      </w:pPr>
    </w:p>
    <w:p w14:paraId="24A86B0B" w14:textId="77777777" w:rsidR="005C4B25" w:rsidRDefault="005C4B25" w:rsidP="00832E9E">
      <w:pPr>
        <w:rPr>
          <w:lang w:val="sl-SI" w:eastAsia="sl-SI"/>
        </w:rPr>
      </w:pPr>
    </w:p>
    <w:p w14:paraId="6C1F4369" w14:textId="77777777" w:rsidR="005C4B25" w:rsidRDefault="005C4B25" w:rsidP="00832E9E">
      <w:pPr>
        <w:rPr>
          <w:lang w:val="sl-SI" w:eastAsia="sl-SI"/>
        </w:rPr>
      </w:pPr>
    </w:p>
    <w:p w14:paraId="0669F8C0" w14:textId="77777777" w:rsidR="005C4B25" w:rsidRDefault="005C4B25" w:rsidP="00832E9E">
      <w:pPr>
        <w:rPr>
          <w:lang w:val="sl-SI" w:eastAsia="sl-SI"/>
        </w:rPr>
      </w:pPr>
    </w:p>
    <w:p w14:paraId="2A789CEB" w14:textId="77777777" w:rsidR="005C4B25" w:rsidRDefault="005C4B25" w:rsidP="00832E9E">
      <w:pPr>
        <w:rPr>
          <w:lang w:val="sl-SI" w:eastAsia="sl-SI"/>
        </w:rPr>
      </w:pPr>
    </w:p>
    <w:p w14:paraId="70289B91" w14:textId="77777777" w:rsidR="005C4B25" w:rsidRDefault="005C4B25" w:rsidP="00832E9E">
      <w:pPr>
        <w:rPr>
          <w:lang w:val="sl-SI" w:eastAsia="sl-SI"/>
        </w:rPr>
      </w:pPr>
    </w:p>
    <w:p w14:paraId="60E4EC5B" w14:textId="77777777" w:rsidR="005C4B25" w:rsidRDefault="005C4B25" w:rsidP="00832E9E">
      <w:pPr>
        <w:rPr>
          <w:lang w:val="sl-SI" w:eastAsia="sl-SI"/>
        </w:rPr>
      </w:pPr>
    </w:p>
    <w:p w14:paraId="494C4170" w14:textId="77777777" w:rsidR="005C4B25" w:rsidRDefault="005C4B25" w:rsidP="00832E9E">
      <w:pPr>
        <w:rPr>
          <w:lang w:val="sl-SI" w:eastAsia="sl-SI"/>
        </w:rPr>
      </w:pPr>
    </w:p>
    <w:p w14:paraId="5EB2D7E8" w14:textId="77777777" w:rsidR="00C75574" w:rsidRDefault="00C75574" w:rsidP="00832E9E">
      <w:pPr>
        <w:rPr>
          <w:lang w:val="sl-SI" w:eastAsia="sl-SI"/>
        </w:rPr>
      </w:pPr>
    </w:p>
    <w:p w14:paraId="0E11D8E5" w14:textId="77777777" w:rsidR="00C75574" w:rsidRDefault="00C75574" w:rsidP="00832E9E">
      <w:pPr>
        <w:rPr>
          <w:lang w:val="sl-SI" w:eastAsia="sl-SI"/>
        </w:rPr>
      </w:pPr>
    </w:p>
    <w:p w14:paraId="0D77527D" w14:textId="77777777" w:rsidR="005C4B25" w:rsidRDefault="005C4B25" w:rsidP="00832E9E">
      <w:pPr>
        <w:rPr>
          <w:lang w:val="sl-SI" w:eastAsia="sl-SI"/>
        </w:rPr>
      </w:pPr>
    </w:p>
    <w:p w14:paraId="35A42EFF" w14:textId="77777777" w:rsidR="005C4B25" w:rsidRDefault="005C4B25" w:rsidP="00832E9E">
      <w:pPr>
        <w:rPr>
          <w:lang w:val="sl-SI" w:eastAsia="sl-SI"/>
        </w:rPr>
      </w:pPr>
    </w:p>
    <w:p w14:paraId="76ABBF34" w14:textId="77777777" w:rsidR="005C4B25" w:rsidRDefault="005C4B25" w:rsidP="00832E9E">
      <w:pPr>
        <w:rPr>
          <w:lang w:val="sl-SI" w:eastAsia="sl-SI"/>
        </w:rPr>
      </w:pPr>
    </w:p>
    <w:p w14:paraId="72937F83" w14:textId="217A308B" w:rsidR="00E658F3" w:rsidRPr="003054CC" w:rsidRDefault="00E658F3" w:rsidP="00E658F3">
      <w:pPr>
        <w:pStyle w:val="Odstavekseznama"/>
        <w:numPr>
          <w:ilvl w:val="0"/>
          <w:numId w:val="7"/>
        </w:numPr>
        <w:ind w:left="357" w:hanging="357"/>
        <w:jc w:val="both"/>
        <w:rPr>
          <w:b/>
          <w:lang w:val="sl-SI"/>
        </w:rPr>
      </w:pPr>
      <w:r w:rsidRPr="003054CC">
        <w:rPr>
          <w:b/>
          <w:lang w:val="sl-SI"/>
        </w:rPr>
        <w:lastRenderedPageBreak/>
        <w:t xml:space="preserve">Naziv izdelka: </w:t>
      </w:r>
      <w:r>
        <w:rPr>
          <w:b/>
          <w:lang w:val="sl-SI"/>
        </w:rPr>
        <w:t>Oblačila za čistilke - tunika</w:t>
      </w:r>
      <w:r w:rsidRPr="003054CC">
        <w:rPr>
          <w:b/>
          <w:lang w:val="sl-SI"/>
        </w:rPr>
        <w:t xml:space="preserve"> (</w:t>
      </w:r>
      <w:r w:rsidRPr="008C3826">
        <w:rPr>
          <w:b/>
          <w:lang w:val="sl-SI"/>
        </w:rPr>
        <w:t>OVO-</w:t>
      </w:r>
      <w:r w:rsidR="008C3826" w:rsidRPr="008C3826">
        <w:rPr>
          <w:b/>
          <w:lang w:val="sl-SI"/>
        </w:rPr>
        <w:t>222</w:t>
      </w:r>
      <w:r w:rsidRPr="008C3826">
        <w:rPr>
          <w:b/>
          <w:lang w:val="sl-SI"/>
        </w:rPr>
        <w:t>)</w:t>
      </w:r>
    </w:p>
    <w:p w14:paraId="1F8FAC38" w14:textId="77777777" w:rsidR="00E658F3" w:rsidRPr="003054CC" w:rsidRDefault="00E658F3" w:rsidP="00E658F3">
      <w:pPr>
        <w:jc w:val="both"/>
        <w:rPr>
          <w:b/>
          <w:lang w:val="sl-SI"/>
        </w:rPr>
      </w:pPr>
    </w:p>
    <w:p w14:paraId="65CE9BE9" w14:textId="77777777" w:rsidR="00E658F3" w:rsidRPr="003054CC" w:rsidRDefault="00E658F3" w:rsidP="00E658F3">
      <w:pPr>
        <w:jc w:val="both"/>
        <w:rPr>
          <w:lang w:val="sl-SI"/>
        </w:rPr>
      </w:pPr>
      <w:r w:rsidRPr="003054CC">
        <w:rPr>
          <w:b/>
          <w:lang w:val="sl-SI"/>
        </w:rPr>
        <w:t>OPIS IZDELKA</w:t>
      </w:r>
    </w:p>
    <w:p w14:paraId="424022FE" w14:textId="77777777" w:rsidR="00E658F3" w:rsidRDefault="00E658F3" w:rsidP="00E658F3">
      <w:pPr>
        <w:rPr>
          <w:lang w:val="sl-SI" w:eastAsia="sl-SI"/>
        </w:rPr>
      </w:pPr>
    </w:p>
    <w:p w14:paraId="7CE4DA31" w14:textId="443A72CC" w:rsidR="00E658F3" w:rsidRDefault="00E658F3" w:rsidP="00832E9E">
      <w:pPr>
        <w:rPr>
          <w:lang w:val="sl-SI" w:eastAsia="sl-SI"/>
        </w:rPr>
      </w:pPr>
      <w:r>
        <w:rPr>
          <w:lang w:val="sl-SI" w:eastAsia="sl-SI"/>
        </w:rPr>
        <w:t xml:space="preserve">Tunika ima </w:t>
      </w:r>
      <w:r w:rsidRPr="00E658F3">
        <w:rPr>
          <w:lang w:val="sl-SI" w:eastAsia="sl-SI"/>
        </w:rPr>
        <w:t>2 x stan</w:t>
      </w:r>
      <w:r>
        <w:rPr>
          <w:lang w:val="sl-SI" w:eastAsia="sl-SI"/>
        </w:rPr>
        <w:t>dardni žep s stiskačem spredaj</w:t>
      </w:r>
      <w:r w:rsidRPr="00E658F3">
        <w:rPr>
          <w:lang w:val="sl-SI" w:eastAsia="sl-SI"/>
        </w:rPr>
        <w:t>, zapenjanje z gumbi, razporek zadaj. Na notranji strani  obstojna etiketa s podatki: velikos</w:t>
      </w:r>
      <w:r>
        <w:rPr>
          <w:lang w:val="sl-SI" w:eastAsia="sl-SI"/>
        </w:rPr>
        <w:t>tna številka, način vzdrževanja.</w:t>
      </w:r>
    </w:p>
    <w:p w14:paraId="61D36188" w14:textId="77777777" w:rsidR="00292C3D" w:rsidRDefault="00292C3D" w:rsidP="00832E9E">
      <w:pPr>
        <w:rPr>
          <w:lang w:val="sl-SI" w:eastAsia="sl-SI"/>
        </w:rPr>
      </w:pPr>
    </w:p>
    <w:p w14:paraId="1CC37E67" w14:textId="77777777" w:rsidR="005C4B25" w:rsidRDefault="005C4B25" w:rsidP="00832E9E">
      <w:pPr>
        <w:rPr>
          <w:lang w:val="sl-SI" w:eastAsia="sl-SI"/>
        </w:rPr>
      </w:pPr>
    </w:p>
    <w:p w14:paraId="2F8858CD" w14:textId="77777777" w:rsidR="005C4B25" w:rsidRDefault="005C4B25" w:rsidP="005C4B25">
      <w:pPr>
        <w:jc w:val="both"/>
      </w:pPr>
      <w:r>
        <w:rPr>
          <w:b/>
          <w:bCs/>
        </w:rPr>
        <w:t xml:space="preserve">TABELA MER </w:t>
      </w:r>
    </w:p>
    <w:p w14:paraId="30CFD0C1" w14:textId="77777777" w:rsidR="005C4B25" w:rsidRDefault="005C4B25" w:rsidP="00832E9E">
      <w:pPr>
        <w:rPr>
          <w:lang w:val="sl-SI" w:eastAsia="sl-SI"/>
        </w:rPr>
      </w:pPr>
    </w:p>
    <w:p w14:paraId="05519565" w14:textId="1C43948E" w:rsidR="00292C3D" w:rsidRDefault="005C4B25" w:rsidP="00832E9E">
      <w:pPr>
        <w:rPr>
          <w:lang w:val="sl-SI" w:eastAsia="sl-SI"/>
        </w:rPr>
      </w:pPr>
      <w:r>
        <w:rPr>
          <w:noProof/>
          <w:lang w:val="sl-SI" w:eastAsia="sl-SI"/>
        </w:rPr>
        <w:drawing>
          <wp:inline distT="0" distB="0" distL="0" distR="0" wp14:anchorId="67A6D610" wp14:editId="066F12C9">
            <wp:extent cx="5760720" cy="4893945"/>
            <wp:effectExtent l="0" t="0" r="0" b="190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89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2C3D" w:rsidSect="00D757B3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245" w:right="567" w:bottom="567" w:left="1418" w:header="568" w:footer="9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B0ABC" w14:textId="77777777" w:rsidR="005424EB" w:rsidRDefault="005424EB">
      <w:r>
        <w:separator/>
      </w:r>
    </w:p>
  </w:endnote>
  <w:endnote w:type="continuationSeparator" w:id="0">
    <w:p w14:paraId="1225F50B" w14:textId="77777777" w:rsidR="005424EB" w:rsidRDefault="0054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49E6F" w14:textId="77777777" w:rsidR="005424EB" w:rsidRDefault="004C5504">
    <w:pPr>
      <w:pStyle w:val="Noga"/>
    </w:pPr>
    <w:r>
      <w:rPr>
        <w:noProof/>
        <w:sz w:val="20"/>
        <w:lang w:val="en-US"/>
      </w:rPr>
      <w:object w:dxaOrig="1440" w:dyaOrig="1440" w14:anchorId="5C5B68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12pt;margin-top:308.85pt;width:236.25pt;height:507.75pt;z-index:-251655680;mso-wrap-edited:f;mso-position-vertical-relative:page" wrapcoords="-69 0 -69 21568 21600 21568 21600 0 -69 0">
          <v:imagedata r:id="rId1" o:title=""/>
          <w10:wrap anchory="page"/>
          <w10:anchorlock/>
        </v:shape>
        <o:OLEObject Type="Embed" ProgID="Photoshop.Image.6" ShapeID="_x0000_s2065" DrawAspect="Content" ObjectID="_1546079340" r:id="rId2">
          <o:FieldCodes>\s</o:FieldCodes>
        </o:OLEObject>
      </w:obje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lang w:val="sl-SI"/>
      </w:rPr>
      <w:id w:val="1189717720"/>
      <w:docPartObj>
        <w:docPartGallery w:val="Page Numbers (Bottom of Page)"/>
        <w:docPartUnique/>
      </w:docPartObj>
    </w:sdtPr>
    <w:sdtEndPr/>
    <w:sdtContent>
      <w:p w14:paraId="14AB1D07" w14:textId="7B96E534" w:rsidR="005424EB" w:rsidRDefault="005424EB" w:rsidP="00D757B3">
        <w:pPr>
          <w:pStyle w:val="Noga"/>
        </w:pPr>
        <w:r>
          <w:rPr>
            <w:lang w:val="sl-SI"/>
          </w:rPr>
          <w:fldChar w:fldCharType="begin"/>
        </w:r>
        <w:r>
          <w:rPr>
            <w:lang w:val="sl-SI"/>
          </w:rPr>
          <w:instrText xml:space="preserve"> FILENAME \* MERGEFORMAT </w:instrText>
        </w:r>
        <w:r>
          <w:rPr>
            <w:lang w:val="sl-SI"/>
          </w:rPr>
          <w:fldChar w:fldCharType="separate"/>
        </w:r>
        <w:r>
          <w:rPr>
            <w:noProof/>
            <w:lang w:val="sl-SI"/>
          </w:rPr>
          <w:t>Priloga HSE 2</w:t>
        </w:r>
        <w:r>
          <w:rPr>
            <w:lang w:val="sl-SI"/>
          </w:rPr>
          <w:fldChar w:fldCharType="end"/>
        </w:r>
        <w:r>
          <w:rPr>
            <w:lang w:val="sl-SI"/>
          </w:rPr>
          <w:tab/>
        </w:r>
        <w:r>
          <w:rPr>
            <w:lang w:val="sl-SI"/>
          </w:rPr>
          <w:tab/>
          <w:t xml:space="preserve">Stran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C5504" w:rsidRPr="004C5504">
          <w:rPr>
            <w:noProof/>
            <w:lang w:val="sl-SI"/>
          </w:rPr>
          <w:t>1</w:t>
        </w:r>
        <w:r>
          <w:fldChar w:fldCharType="end"/>
        </w:r>
        <w:r>
          <w:rPr>
            <w:lang w:val="sl-SI"/>
          </w:rPr>
          <w:t xml:space="preserve"> </w:t>
        </w:r>
      </w:p>
    </w:sdtContent>
  </w:sdt>
  <w:p w14:paraId="1847195F" w14:textId="77777777" w:rsidR="005424EB" w:rsidRDefault="005424EB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6B142" w14:textId="77777777" w:rsidR="005424EB" w:rsidRDefault="004C5504">
    <w:pPr>
      <w:pStyle w:val="Noga"/>
    </w:pPr>
    <w:r>
      <w:rPr>
        <w:noProof/>
        <w:sz w:val="20"/>
        <w:lang w:val="en-US"/>
      </w:rPr>
      <w:object w:dxaOrig="1440" w:dyaOrig="1440" w14:anchorId="2F80DD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2pt;margin-top:308.85pt;width:236.25pt;height:507.75pt;z-index:-251657728;mso-wrap-edited:f;mso-position-vertical-relative:page" wrapcoords="-69 0 -69 21568 21600 21568 21600 0 -69 0">
          <v:imagedata r:id="rId1" o:title=""/>
          <w10:wrap anchory="page"/>
          <w10:anchorlock/>
        </v:shape>
        <o:OLEObject Type="Embed" ProgID="Photoshop.Image.6" ShapeID="_x0000_s2055" DrawAspect="Content" ObjectID="_1546079341" r:id="rId2">
          <o:FieldCodes>\s</o:FieldCodes>
        </o:OLEObject>
      </w:obje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3806D" w14:textId="77777777" w:rsidR="005424EB" w:rsidRDefault="005424EB">
    <w:pPr>
      <w:pStyle w:val="Noga"/>
      <w:ind w:left="7920"/>
      <w:rPr>
        <w:rFonts w:ascii="Arial Narrow" w:hAnsi="Arial Narrow"/>
        <w:sz w:val="12"/>
        <w:szCs w:val="12"/>
        <w:lang w:val="sl-SI"/>
      </w:rPr>
    </w:pPr>
    <w:r>
      <w:rPr>
        <w:rFonts w:ascii="Arial Narrow" w:hAnsi="Arial Narrow"/>
        <w:sz w:val="12"/>
        <w:szCs w:val="12"/>
        <w:lang w:val="sl-SI"/>
      </w:rPr>
      <w:t>Družba je vpisana pri Okrožnem sodišču</w:t>
    </w:r>
  </w:p>
  <w:p w14:paraId="38E2C89D" w14:textId="77777777" w:rsidR="005424EB" w:rsidRDefault="005424EB">
    <w:pPr>
      <w:pStyle w:val="Noga"/>
      <w:ind w:left="7920"/>
      <w:rPr>
        <w:rFonts w:ascii="Arial Narrow" w:hAnsi="Arial Narrow"/>
        <w:sz w:val="12"/>
        <w:szCs w:val="12"/>
        <w:lang w:val="sl-SI"/>
      </w:rPr>
    </w:pPr>
    <w:r>
      <w:rPr>
        <w:rFonts w:ascii="Arial Narrow" w:hAnsi="Arial Narrow"/>
        <w:sz w:val="12"/>
        <w:szCs w:val="12"/>
        <w:lang w:val="sl-SI"/>
      </w:rPr>
      <w:t xml:space="preserve">v Ljubljani, št. vložka 1/35036/00, </w:t>
    </w:r>
  </w:p>
  <w:p w14:paraId="6F3701FA" w14:textId="77777777" w:rsidR="005424EB" w:rsidRDefault="005424EB">
    <w:pPr>
      <w:pStyle w:val="Noga"/>
      <w:ind w:left="7920"/>
      <w:rPr>
        <w:rFonts w:ascii="Arial Narrow" w:hAnsi="Arial Narrow"/>
        <w:sz w:val="12"/>
        <w:szCs w:val="12"/>
        <w:lang w:val="sl-SI"/>
      </w:rPr>
    </w:pPr>
    <w:r>
      <w:rPr>
        <w:rFonts w:ascii="Arial Narrow" w:hAnsi="Arial Narrow"/>
        <w:sz w:val="12"/>
        <w:szCs w:val="12"/>
        <w:lang w:val="sl-SI"/>
      </w:rPr>
      <w:t>osnovni kapital: 1.156.216.668,00 SIT,</w:t>
    </w:r>
  </w:p>
  <w:p w14:paraId="2C53D6F2" w14:textId="77777777" w:rsidR="005424EB" w:rsidRDefault="005424EB">
    <w:pPr>
      <w:pStyle w:val="Noga"/>
      <w:ind w:left="7920"/>
      <w:rPr>
        <w:rFonts w:ascii="Arial Narrow" w:hAnsi="Arial Narrow"/>
        <w:sz w:val="12"/>
        <w:szCs w:val="12"/>
        <w:lang w:val="sl-SI"/>
      </w:rPr>
    </w:pPr>
    <w:r>
      <w:rPr>
        <w:rFonts w:ascii="Arial Narrow" w:hAnsi="Arial Narrow"/>
        <w:sz w:val="12"/>
        <w:szCs w:val="12"/>
        <w:lang w:val="sl-SI"/>
      </w:rPr>
      <w:t xml:space="preserve">davčna številka: 99666189, </w:t>
    </w:r>
  </w:p>
  <w:p w14:paraId="2769D6F6" w14:textId="77777777" w:rsidR="005424EB" w:rsidRDefault="004C5504">
    <w:pPr>
      <w:pStyle w:val="Noga"/>
      <w:ind w:left="7920"/>
      <w:rPr>
        <w:rFonts w:ascii="Arial Narrow" w:hAnsi="Arial Narrow"/>
        <w:sz w:val="12"/>
        <w:szCs w:val="12"/>
        <w:lang w:val="sl-SI"/>
      </w:rPr>
    </w:pPr>
    <w:r>
      <w:rPr>
        <w:rFonts w:ascii="Arial Narrow" w:hAnsi="Arial Narrow"/>
        <w:noProof/>
        <w:sz w:val="20"/>
        <w:szCs w:val="12"/>
        <w:lang w:val="en-US"/>
      </w:rPr>
      <w:object w:dxaOrig="1440" w:dyaOrig="1440" w14:anchorId="7DCDC4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0;margin-top:296.85pt;width:236.25pt;height:507.75pt;z-index:-251658752;mso-wrap-edited:f;mso-position-vertical-relative:page" wrapcoords="-69 0 -69 21568 21600 21568 21600 0 -69 0">
          <v:imagedata r:id="rId1" o:title=""/>
          <w10:wrap anchory="page"/>
          <w10:anchorlock/>
        </v:shape>
        <o:OLEObject Type="Embed" ProgID="Photoshop.Image.6" ShapeID="_x0000_s2054" DrawAspect="Content" ObjectID="_1546079342" r:id="rId2">
          <o:FieldCodes>\s</o:FieldCodes>
        </o:OLEObject>
      </w:object>
    </w:r>
    <w:r w:rsidR="005424EB">
      <w:rPr>
        <w:rFonts w:ascii="Arial Narrow" w:hAnsi="Arial Narrow"/>
        <w:sz w:val="12"/>
        <w:szCs w:val="12"/>
        <w:lang w:val="sl-SI"/>
      </w:rPr>
      <w:t xml:space="preserve">transakcijski račun: 04302-0000317271, </w:t>
    </w:r>
  </w:p>
  <w:p w14:paraId="22685510" w14:textId="77777777" w:rsidR="005424EB" w:rsidRDefault="005424EB">
    <w:pPr>
      <w:pStyle w:val="Noga"/>
      <w:ind w:left="7920"/>
      <w:rPr>
        <w:rFonts w:ascii="Arial Narrow" w:hAnsi="Arial Narrow"/>
        <w:sz w:val="12"/>
        <w:szCs w:val="12"/>
        <w:lang w:val="sl-SI"/>
      </w:rPr>
    </w:pPr>
    <w:r>
      <w:rPr>
        <w:rFonts w:ascii="Arial Narrow" w:hAnsi="Arial Narrow"/>
        <w:sz w:val="12"/>
        <w:szCs w:val="12"/>
        <w:lang w:val="sl-SI"/>
      </w:rPr>
      <w:t>matična številka: 1662970.</w:t>
    </w:r>
  </w:p>
  <w:p w14:paraId="17941B69" w14:textId="77777777" w:rsidR="005424EB" w:rsidRDefault="005424E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E2029" w14:textId="77777777" w:rsidR="005424EB" w:rsidRDefault="005424EB">
      <w:r>
        <w:separator/>
      </w:r>
    </w:p>
  </w:footnote>
  <w:footnote w:type="continuationSeparator" w:id="0">
    <w:p w14:paraId="6C84C9F5" w14:textId="77777777" w:rsidR="005424EB" w:rsidRDefault="00542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2A1CA" w14:textId="77777777" w:rsidR="005424EB" w:rsidRDefault="005424EB">
    <w:pPr>
      <w:pStyle w:val="Glava"/>
      <w:jc w:val="right"/>
      <w:rPr>
        <w:lang w:val="sl-SI"/>
      </w:rPr>
    </w:pPr>
  </w:p>
  <w:p w14:paraId="45759421" w14:textId="77777777" w:rsidR="005424EB" w:rsidRDefault="005424EB">
    <w:pPr>
      <w:pStyle w:val="Glava"/>
      <w:jc w:val="right"/>
      <w:rPr>
        <w:lang w:val="sl-S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8EC61" w14:textId="77777777" w:rsidR="005424EB" w:rsidRDefault="005424EB" w:rsidP="00D757B3">
    <w:pPr>
      <w:pStyle w:val="Glava"/>
      <w:ind w:left="-993"/>
    </w:pPr>
    <w:r>
      <w:rPr>
        <w:noProof/>
        <w:lang w:val="sl-SI" w:eastAsia="sl-SI"/>
      </w:rPr>
      <w:drawing>
        <wp:inline distT="0" distB="0" distL="0" distR="0" wp14:anchorId="39CB4435" wp14:editId="2B1571BA">
          <wp:extent cx="1596788" cy="751840"/>
          <wp:effectExtent l="0" t="0" r="3810" b="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opis HSE-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4656"/>
                  <a:stretch/>
                </pic:blipFill>
                <pic:spPr bwMode="auto">
                  <a:xfrm>
                    <a:off x="0" y="0"/>
                    <a:ext cx="1596788" cy="751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D1B12" w14:textId="77777777" w:rsidR="005424EB" w:rsidRDefault="005424EB">
    <w:pPr>
      <w:pStyle w:val="Glava"/>
      <w:jc w:val="right"/>
      <w:rPr>
        <w:lang w:val="sl-SI"/>
      </w:rPr>
    </w:pPr>
  </w:p>
  <w:p w14:paraId="6C347141" w14:textId="77777777" w:rsidR="005424EB" w:rsidRDefault="005424EB">
    <w:pPr>
      <w:pStyle w:val="Glava"/>
      <w:jc w:val="right"/>
      <w:rPr>
        <w:lang w:val="sl-SI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96B6B" w14:textId="77777777" w:rsidR="005424EB" w:rsidRDefault="005424E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55CA732"/>
    <w:lvl w:ilvl="0">
      <w:numFmt w:val="decimal"/>
      <w:lvlText w:val="*"/>
      <w:lvlJc w:val="left"/>
    </w:lvl>
  </w:abstractNum>
  <w:abstractNum w:abstractNumId="1">
    <w:nsid w:val="08D331CE"/>
    <w:multiLevelType w:val="hybridMultilevel"/>
    <w:tmpl w:val="1C8EF2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1B2B27"/>
    <w:multiLevelType w:val="hybridMultilevel"/>
    <w:tmpl w:val="3E94234A"/>
    <w:lvl w:ilvl="0" w:tplc="CBAADC90">
      <w:numFmt w:val="bullet"/>
      <w:lvlText w:val="-"/>
      <w:lvlJc w:val="left"/>
      <w:pPr>
        <w:tabs>
          <w:tab w:val="num" w:pos="671"/>
        </w:tabs>
        <w:ind w:left="671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cs="Times New Roman" w:hint="default"/>
      </w:rPr>
    </w:lvl>
  </w:abstractNum>
  <w:abstractNum w:abstractNumId="3">
    <w:nsid w:val="1CA2234B"/>
    <w:multiLevelType w:val="hybridMultilevel"/>
    <w:tmpl w:val="6A76B762"/>
    <w:lvl w:ilvl="0" w:tplc="CEECD016">
      <w:start w:val="1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0B553C9"/>
    <w:multiLevelType w:val="hybridMultilevel"/>
    <w:tmpl w:val="F52431B8"/>
    <w:lvl w:ilvl="0" w:tplc="AAD648BE">
      <w:start w:val="13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4B6A6B"/>
    <w:multiLevelType w:val="hybridMultilevel"/>
    <w:tmpl w:val="E10AC8FA"/>
    <w:lvl w:ilvl="0" w:tplc="33D4A3DC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E54084"/>
    <w:multiLevelType w:val="hybridMultilevel"/>
    <w:tmpl w:val="F1EE00BE"/>
    <w:lvl w:ilvl="0" w:tplc="A594B4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B7779"/>
    <w:multiLevelType w:val="hybridMultilevel"/>
    <w:tmpl w:val="85688AB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013"/>
    <w:rsid w:val="00000204"/>
    <w:rsid w:val="00023272"/>
    <w:rsid w:val="000314D3"/>
    <w:rsid w:val="0004239A"/>
    <w:rsid w:val="00054FD1"/>
    <w:rsid w:val="000713B7"/>
    <w:rsid w:val="00085785"/>
    <w:rsid w:val="000D4D02"/>
    <w:rsid w:val="000D5C62"/>
    <w:rsid w:val="000F73B7"/>
    <w:rsid w:val="0010310E"/>
    <w:rsid w:val="00113D69"/>
    <w:rsid w:val="001231D0"/>
    <w:rsid w:val="001432BC"/>
    <w:rsid w:val="00147BA8"/>
    <w:rsid w:val="0015629E"/>
    <w:rsid w:val="00175D59"/>
    <w:rsid w:val="00182D45"/>
    <w:rsid w:val="0018552B"/>
    <w:rsid w:val="00185EE8"/>
    <w:rsid w:val="001913C6"/>
    <w:rsid w:val="00191FE1"/>
    <w:rsid w:val="001A49DC"/>
    <w:rsid w:val="001B475F"/>
    <w:rsid w:val="001B5AE5"/>
    <w:rsid w:val="001D6FB7"/>
    <w:rsid w:val="001E49C9"/>
    <w:rsid w:val="001F05C1"/>
    <w:rsid w:val="001F1FB8"/>
    <w:rsid w:val="002012EC"/>
    <w:rsid w:val="00201C03"/>
    <w:rsid w:val="002137AA"/>
    <w:rsid w:val="002200AF"/>
    <w:rsid w:val="002221DD"/>
    <w:rsid w:val="00223A59"/>
    <w:rsid w:val="00223CE8"/>
    <w:rsid w:val="00237113"/>
    <w:rsid w:val="00237CE2"/>
    <w:rsid w:val="00260963"/>
    <w:rsid w:val="00266697"/>
    <w:rsid w:val="00285075"/>
    <w:rsid w:val="00292C3D"/>
    <w:rsid w:val="002B093C"/>
    <w:rsid w:val="002B5627"/>
    <w:rsid w:val="002C0B64"/>
    <w:rsid w:val="002D34CC"/>
    <w:rsid w:val="002E12D0"/>
    <w:rsid w:val="002E688A"/>
    <w:rsid w:val="003054CC"/>
    <w:rsid w:val="00305D51"/>
    <w:rsid w:val="00313554"/>
    <w:rsid w:val="003138CC"/>
    <w:rsid w:val="00313ADB"/>
    <w:rsid w:val="003339FF"/>
    <w:rsid w:val="00337CBD"/>
    <w:rsid w:val="003402D1"/>
    <w:rsid w:val="0034270D"/>
    <w:rsid w:val="0035247E"/>
    <w:rsid w:val="00352D23"/>
    <w:rsid w:val="0036361E"/>
    <w:rsid w:val="0037439D"/>
    <w:rsid w:val="00374BBA"/>
    <w:rsid w:val="00377148"/>
    <w:rsid w:val="00380957"/>
    <w:rsid w:val="00387158"/>
    <w:rsid w:val="003A46B6"/>
    <w:rsid w:val="003B326F"/>
    <w:rsid w:val="003B56D6"/>
    <w:rsid w:val="003B796D"/>
    <w:rsid w:val="00402B10"/>
    <w:rsid w:val="0040516A"/>
    <w:rsid w:val="00415C21"/>
    <w:rsid w:val="004336E6"/>
    <w:rsid w:val="00437E11"/>
    <w:rsid w:val="004451B7"/>
    <w:rsid w:val="004545B9"/>
    <w:rsid w:val="004620E5"/>
    <w:rsid w:val="00477CF9"/>
    <w:rsid w:val="00483939"/>
    <w:rsid w:val="00485C13"/>
    <w:rsid w:val="004B0CBF"/>
    <w:rsid w:val="004B5218"/>
    <w:rsid w:val="004C5504"/>
    <w:rsid w:val="004D251C"/>
    <w:rsid w:val="004E1559"/>
    <w:rsid w:val="004E2797"/>
    <w:rsid w:val="004F1314"/>
    <w:rsid w:val="004F178D"/>
    <w:rsid w:val="004F6032"/>
    <w:rsid w:val="005424EB"/>
    <w:rsid w:val="00543E7D"/>
    <w:rsid w:val="00551F34"/>
    <w:rsid w:val="00565BA7"/>
    <w:rsid w:val="0058148D"/>
    <w:rsid w:val="005A19A7"/>
    <w:rsid w:val="005A47A6"/>
    <w:rsid w:val="005B2061"/>
    <w:rsid w:val="005B7475"/>
    <w:rsid w:val="005C4B25"/>
    <w:rsid w:val="005D0767"/>
    <w:rsid w:val="005D15CE"/>
    <w:rsid w:val="005E7466"/>
    <w:rsid w:val="005F1E8E"/>
    <w:rsid w:val="00610C20"/>
    <w:rsid w:val="00611A4E"/>
    <w:rsid w:val="00615709"/>
    <w:rsid w:val="006213B8"/>
    <w:rsid w:val="006374BE"/>
    <w:rsid w:val="00644C5C"/>
    <w:rsid w:val="00665718"/>
    <w:rsid w:val="00672C2F"/>
    <w:rsid w:val="006902A6"/>
    <w:rsid w:val="006B03B8"/>
    <w:rsid w:val="006B636C"/>
    <w:rsid w:val="006E07E6"/>
    <w:rsid w:val="006E3BFE"/>
    <w:rsid w:val="006F0BD5"/>
    <w:rsid w:val="006F3D47"/>
    <w:rsid w:val="00700303"/>
    <w:rsid w:val="007020A0"/>
    <w:rsid w:val="00725880"/>
    <w:rsid w:val="00732113"/>
    <w:rsid w:val="0073645A"/>
    <w:rsid w:val="00736F7C"/>
    <w:rsid w:val="007404E7"/>
    <w:rsid w:val="00750A35"/>
    <w:rsid w:val="007522C2"/>
    <w:rsid w:val="007525CF"/>
    <w:rsid w:val="00754AF9"/>
    <w:rsid w:val="00782E02"/>
    <w:rsid w:val="007903BB"/>
    <w:rsid w:val="007916F7"/>
    <w:rsid w:val="007B4347"/>
    <w:rsid w:val="007F00E5"/>
    <w:rsid w:val="007F35BC"/>
    <w:rsid w:val="007F5C26"/>
    <w:rsid w:val="007F6FAA"/>
    <w:rsid w:val="00810293"/>
    <w:rsid w:val="0081386D"/>
    <w:rsid w:val="00830F6D"/>
    <w:rsid w:val="008327B9"/>
    <w:rsid w:val="00832BAB"/>
    <w:rsid w:val="00832E9E"/>
    <w:rsid w:val="0083738F"/>
    <w:rsid w:val="0085093F"/>
    <w:rsid w:val="008554A7"/>
    <w:rsid w:val="0087714C"/>
    <w:rsid w:val="008834A9"/>
    <w:rsid w:val="008A73EA"/>
    <w:rsid w:val="008B0E25"/>
    <w:rsid w:val="008B1451"/>
    <w:rsid w:val="008B533C"/>
    <w:rsid w:val="008C1C24"/>
    <w:rsid w:val="008C26BD"/>
    <w:rsid w:val="008C3826"/>
    <w:rsid w:val="008D1925"/>
    <w:rsid w:val="00925FFF"/>
    <w:rsid w:val="00930E61"/>
    <w:rsid w:val="009505AD"/>
    <w:rsid w:val="009556C8"/>
    <w:rsid w:val="009A11D4"/>
    <w:rsid w:val="009C135E"/>
    <w:rsid w:val="009C4734"/>
    <w:rsid w:val="009C7628"/>
    <w:rsid w:val="009D16E1"/>
    <w:rsid w:val="00A02554"/>
    <w:rsid w:val="00A27649"/>
    <w:rsid w:val="00A51D69"/>
    <w:rsid w:val="00A53EF5"/>
    <w:rsid w:val="00A54421"/>
    <w:rsid w:val="00A628DA"/>
    <w:rsid w:val="00A6763F"/>
    <w:rsid w:val="00A8379C"/>
    <w:rsid w:val="00A92EB8"/>
    <w:rsid w:val="00A97D98"/>
    <w:rsid w:val="00AB0FD5"/>
    <w:rsid w:val="00AB2F1F"/>
    <w:rsid w:val="00AB6267"/>
    <w:rsid w:val="00AC4AAF"/>
    <w:rsid w:val="00AD0B13"/>
    <w:rsid w:val="00AD27FF"/>
    <w:rsid w:val="00AD7578"/>
    <w:rsid w:val="00B05A81"/>
    <w:rsid w:val="00B13A78"/>
    <w:rsid w:val="00B34073"/>
    <w:rsid w:val="00B42013"/>
    <w:rsid w:val="00B45C2F"/>
    <w:rsid w:val="00B51C0D"/>
    <w:rsid w:val="00B622AE"/>
    <w:rsid w:val="00B7744A"/>
    <w:rsid w:val="00B80672"/>
    <w:rsid w:val="00B84FAD"/>
    <w:rsid w:val="00B97350"/>
    <w:rsid w:val="00BC0C04"/>
    <w:rsid w:val="00BE3641"/>
    <w:rsid w:val="00BF680A"/>
    <w:rsid w:val="00BF6FA6"/>
    <w:rsid w:val="00C107A3"/>
    <w:rsid w:val="00C234EE"/>
    <w:rsid w:val="00C30D61"/>
    <w:rsid w:val="00C378A8"/>
    <w:rsid w:val="00C43122"/>
    <w:rsid w:val="00C46C03"/>
    <w:rsid w:val="00C67EDB"/>
    <w:rsid w:val="00C7029A"/>
    <w:rsid w:val="00C73900"/>
    <w:rsid w:val="00C75574"/>
    <w:rsid w:val="00C945CA"/>
    <w:rsid w:val="00CA187B"/>
    <w:rsid w:val="00CB588F"/>
    <w:rsid w:val="00D048A7"/>
    <w:rsid w:val="00D16C96"/>
    <w:rsid w:val="00D307C0"/>
    <w:rsid w:val="00D45055"/>
    <w:rsid w:val="00D52855"/>
    <w:rsid w:val="00D60CEF"/>
    <w:rsid w:val="00D65960"/>
    <w:rsid w:val="00D757B3"/>
    <w:rsid w:val="00D82B3D"/>
    <w:rsid w:val="00D85B89"/>
    <w:rsid w:val="00D9082D"/>
    <w:rsid w:val="00D9187F"/>
    <w:rsid w:val="00DA4909"/>
    <w:rsid w:val="00DA7456"/>
    <w:rsid w:val="00DC2A1B"/>
    <w:rsid w:val="00DC48AC"/>
    <w:rsid w:val="00DC4FD8"/>
    <w:rsid w:val="00DC57BE"/>
    <w:rsid w:val="00DD03A9"/>
    <w:rsid w:val="00DE51B4"/>
    <w:rsid w:val="00E04B71"/>
    <w:rsid w:val="00E06A5B"/>
    <w:rsid w:val="00E17167"/>
    <w:rsid w:val="00E17A78"/>
    <w:rsid w:val="00E228B0"/>
    <w:rsid w:val="00E30DC8"/>
    <w:rsid w:val="00E50C0C"/>
    <w:rsid w:val="00E519F5"/>
    <w:rsid w:val="00E52C55"/>
    <w:rsid w:val="00E658F3"/>
    <w:rsid w:val="00E843D5"/>
    <w:rsid w:val="00E87E06"/>
    <w:rsid w:val="00EA1D3F"/>
    <w:rsid w:val="00EB1F2C"/>
    <w:rsid w:val="00EC025D"/>
    <w:rsid w:val="00ED335C"/>
    <w:rsid w:val="00ED42D4"/>
    <w:rsid w:val="00ED7059"/>
    <w:rsid w:val="00EE60C2"/>
    <w:rsid w:val="00EE75CA"/>
    <w:rsid w:val="00EF508D"/>
    <w:rsid w:val="00F412D5"/>
    <w:rsid w:val="00F50632"/>
    <w:rsid w:val="00F61C9E"/>
    <w:rsid w:val="00F73D71"/>
    <w:rsid w:val="00F80C95"/>
    <w:rsid w:val="00F82190"/>
    <w:rsid w:val="00F85D27"/>
    <w:rsid w:val="00F87DAD"/>
    <w:rsid w:val="00F948CC"/>
    <w:rsid w:val="00F968E6"/>
    <w:rsid w:val="00FA3372"/>
    <w:rsid w:val="00FA53D9"/>
    <w:rsid w:val="00FA6099"/>
    <w:rsid w:val="00FA6605"/>
    <w:rsid w:val="00FB4699"/>
    <w:rsid w:val="00FB6E30"/>
    <w:rsid w:val="00FE49E0"/>
    <w:rsid w:val="00FF3814"/>
    <w:rsid w:val="00FF52E1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4:docId w14:val="3C56D3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49C9"/>
    <w:rPr>
      <w:lang w:val="en-GB" w:eastAsia="en-US"/>
    </w:rPr>
  </w:style>
  <w:style w:type="paragraph" w:styleId="Naslov1">
    <w:name w:val="heading 1"/>
    <w:basedOn w:val="Navaden"/>
    <w:next w:val="Navaden"/>
    <w:qFormat/>
    <w:rsid w:val="001E49C9"/>
    <w:pPr>
      <w:keepNext/>
      <w:autoSpaceDE w:val="0"/>
      <w:autoSpaceDN w:val="0"/>
      <w:adjustRightInd w:val="0"/>
      <w:outlineLvl w:val="0"/>
    </w:pPr>
    <w:rPr>
      <w:rFonts w:ascii="Arial" w:hAnsi="Arial" w:cs="Arial"/>
      <w:i/>
      <w:iCs/>
      <w:sz w:val="16"/>
      <w:szCs w:val="20"/>
      <w:lang w:val="sl-SI"/>
    </w:rPr>
  </w:style>
  <w:style w:type="paragraph" w:styleId="Naslov2">
    <w:name w:val="heading 2"/>
    <w:basedOn w:val="Navaden"/>
    <w:next w:val="Navaden"/>
    <w:qFormat/>
    <w:rsid w:val="001E49C9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i/>
      <w:iCs/>
      <w:sz w:val="16"/>
      <w:szCs w:val="20"/>
      <w:lang w:val="sl-SI"/>
    </w:rPr>
  </w:style>
  <w:style w:type="paragraph" w:styleId="Naslov3">
    <w:name w:val="heading 3"/>
    <w:basedOn w:val="Navaden"/>
    <w:next w:val="Navaden"/>
    <w:qFormat/>
    <w:rsid w:val="001E49C9"/>
    <w:pPr>
      <w:keepNext/>
      <w:autoSpaceDE w:val="0"/>
      <w:autoSpaceDN w:val="0"/>
      <w:adjustRightInd w:val="0"/>
      <w:outlineLvl w:val="2"/>
    </w:pPr>
    <w:rPr>
      <w:rFonts w:ascii="Arial Narrow" w:hAnsi="Arial Narrow" w:cs="Arial"/>
      <w:i/>
      <w:iCs/>
      <w:color w:val="333333"/>
      <w:sz w:val="14"/>
      <w:szCs w:val="20"/>
      <w:lang w:val="sl-SI"/>
    </w:rPr>
  </w:style>
  <w:style w:type="paragraph" w:styleId="Naslov4">
    <w:name w:val="heading 4"/>
    <w:basedOn w:val="Navaden"/>
    <w:next w:val="Navaden"/>
    <w:qFormat/>
    <w:rsid w:val="001E49C9"/>
    <w:pPr>
      <w:keepNext/>
      <w:spacing w:line="320" w:lineRule="exact"/>
      <w:ind w:right="2542"/>
      <w:outlineLvl w:val="3"/>
    </w:pPr>
    <w:rPr>
      <w:rFonts w:ascii="Arial Narrow" w:hAnsi="Arial Narrow" w:cs="Arial"/>
      <w:b/>
      <w:bCs/>
      <w:color w:val="000000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E49C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49C9"/>
    <w:pPr>
      <w:tabs>
        <w:tab w:val="center" w:pos="4536"/>
        <w:tab w:val="right" w:pos="9072"/>
      </w:tabs>
    </w:pPr>
  </w:style>
  <w:style w:type="paragraph" w:styleId="Napis">
    <w:name w:val="caption"/>
    <w:basedOn w:val="Navaden"/>
    <w:next w:val="Navaden"/>
    <w:qFormat/>
    <w:rsid w:val="001E49C9"/>
    <w:pPr>
      <w:spacing w:before="120" w:after="120"/>
    </w:pPr>
    <w:rPr>
      <w:b/>
      <w:bCs/>
      <w:sz w:val="20"/>
      <w:szCs w:val="20"/>
    </w:rPr>
  </w:style>
  <w:style w:type="character" w:styleId="Hiperpovezava">
    <w:name w:val="Hyperlink"/>
    <w:basedOn w:val="Privzetapisavaodstavka"/>
    <w:rsid w:val="001E49C9"/>
    <w:rPr>
      <w:color w:val="0000FF"/>
      <w:u w:val="single"/>
    </w:rPr>
  </w:style>
  <w:style w:type="paragraph" w:styleId="Telobesedila2">
    <w:name w:val="Body Text 2"/>
    <w:basedOn w:val="Navaden"/>
    <w:rsid w:val="001E49C9"/>
    <w:rPr>
      <w:rFonts w:ascii="Arial" w:hAnsi="Arial" w:cs="Arial"/>
      <w:sz w:val="20"/>
      <w:szCs w:val="20"/>
    </w:rPr>
  </w:style>
  <w:style w:type="paragraph" w:styleId="Telobesedila">
    <w:name w:val="Body Text"/>
    <w:basedOn w:val="Navaden"/>
    <w:rsid w:val="001E49C9"/>
    <w:pPr>
      <w:tabs>
        <w:tab w:val="left" w:pos="0"/>
      </w:tabs>
      <w:autoSpaceDE w:val="0"/>
      <w:autoSpaceDN w:val="0"/>
      <w:adjustRightInd w:val="0"/>
      <w:spacing w:before="28" w:after="56"/>
    </w:pPr>
    <w:rPr>
      <w:rFonts w:ascii="Arial" w:hAnsi="Arial" w:cs="Arial"/>
      <w:color w:val="000000"/>
      <w:sz w:val="20"/>
      <w:szCs w:val="20"/>
      <w:lang w:val="sl-SI"/>
    </w:rPr>
  </w:style>
  <w:style w:type="paragraph" w:styleId="Telobesedila-zamik">
    <w:name w:val="Body Text Indent"/>
    <w:basedOn w:val="Navaden"/>
    <w:rsid w:val="001E49C9"/>
    <w:pPr>
      <w:tabs>
        <w:tab w:val="left" w:pos="0"/>
      </w:tabs>
      <w:autoSpaceDE w:val="0"/>
      <w:autoSpaceDN w:val="0"/>
      <w:adjustRightInd w:val="0"/>
      <w:spacing w:before="28" w:after="56"/>
      <w:jc w:val="both"/>
    </w:pPr>
    <w:rPr>
      <w:rFonts w:ascii="Arial" w:hAnsi="Arial" w:cs="Arial"/>
      <w:sz w:val="20"/>
      <w:szCs w:val="20"/>
      <w:lang w:val="sl-SI"/>
    </w:rPr>
  </w:style>
  <w:style w:type="paragraph" w:styleId="Telobesedila-zamik2">
    <w:name w:val="Body Text Indent 2"/>
    <w:basedOn w:val="Navaden"/>
    <w:rsid w:val="001E49C9"/>
    <w:pPr>
      <w:tabs>
        <w:tab w:val="left" w:pos="0"/>
      </w:tabs>
      <w:autoSpaceDE w:val="0"/>
      <w:autoSpaceDN w:val="0"/>
      <w:adjustRightInd w:val="0"/>
      <w:spacing w:before="28" w:after="56"/>
      <w:ind w:left="720"/>
    </w:pPr>
    <w:rPr>
      <w:rFonts w:ascii="Arial" w:hAnsi="Arial" w:cs="Arial"/>
      <w:color w:val="000000"/>
      <w:sz w:val="20"/>
      <w:szCs w:val="20"/>
      <w:lang w:val="sl-SI"/>
    </w:rPr>
  </w:style>
  <w:style w:type="paragraph" w:styleId="Besedilooblaka">
    <w:name w:val="Balloon Text"/>
    <w:basedOn w:val="Navaden"/>
    <w:semiHidden/>
    <w:rsid w:val="00A6763F"/>
    <w:rPr>
      <w:rFonts w:ascii="Tahoma" w:hAnsi="Tahoma" w:cs="Tahoma"/>
      <w:sz w:val="16"/>
      <w:szCs w:val="16"/>
    </w:rPr>
  </w:style>
  <w:style w:type="paragraph" w:styleId="Brezrazmikov">
    <w:name w:val="No Spacing"/>
    <w:link w:val="BrezrazmikovZnak"/>
    <w:uiPriority w:val="1"/>
    <w:qFormat/>
    <w:rsid w:val="00C234E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234E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6F0BD5"/>
    <w:rPr>
      <w:lang w:val="en-GB" w:eastAsia="en-US"/>
    </w:rPr>
  </w:style>
  <w:style w:type="paragraph" w:styleId="Odstavekseznama">
    <w:name w:val="List Paragraph"/>
    <w:basedOn w:val="Navaden"/>
    <w:rsid w:val="003054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onecniki\Local%20Settings\Temporary%20Internet%20Files\OLK46\TEMPLATE1_novi_sl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0703908-0fa5-4c19-8b6f-da558729d0af">ZCA7RYMDTJF2-8-26</_dlc_DocId>
    <_dlc_DocIdUrl xmlns="60703908-0fa5-4c19-8b6f-da558729d0af">
      <Url>http://phse.hse.si/_layouts/15/DocIdRedir.aspx?ID=ZCA7RYMDTJF2-8-26</Url>
      <Description>ZCA7RYMDTJF2-8-26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C217B5637FCF40B1D86642DD45CD4B" ma:contentTypeVersion="4" ma:contentTypeDescription="Create a new document." ma:contentTypeScope="" ma:versionID="2a5714bcdaf19b9c40e12173d34a9d8e">
  <xsd:schema xmlns:xsd="http://www.w3.org/2001/XMLSchema" xmlns:xs="http://www.w3.org/2001/XMLSchema" xmlns:p="http://schemas.microsoft.com/office/2006/metadata/properties" xmlns:ns2="60703908-0fa5-4c19-8b6f-da558729d0af" targetNamespace="http://schemas.microsoft.com/office/2006/metadata/properties" ma:root="true" ma:fieldsID="cd11e4fae7859f765b2dca90e47a0db1" ns2:_="">
    <xsd:import namespace="60703908-0fa5-4c19-8b6f-da558729d0a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03908-0fa5-4c19-8b6f-da558729d0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69C686-0D0D-41B8-A05E-9756D79A62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B853C4-0922-449D-B1A2-1D3D49525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A00DD-F78C-4A15-B8BF-58170773B324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60703908-0fa5-4c19-8b6f-da558729d0af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080A588-A08C-4B0A-8D6F-822EA7352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703908-0fa5-4c19-8b6f-da558729d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TEMPLATE1_novi_slo</Template>
  <TotalTime>1329</TotalTime>
  <Pages>9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Datum:</vt:lpstr>
    </vt:vector>
  </TitlesOfParts>
  <Company>RenderSpace</Company>
  <LinksUpToDate>false</LinksUpToDate>
  <CharactersWithSpaces>12436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</dc:title>
  <dc:subject/>
  <dc:creator>Ivica Konečnik</dc:creator>
  <cp:keywords/>
  <dc:description/>
  <cp:lastModifiedBy>Andrej Jurič</cp:lastModifiedBy>
  <cp:revision>28</cp:revision>
  <cp:lastPrinted>2017-01-06T09:01:00Z</cp:lastPrinted>
  <dcterms:created xsi:type="dcterms:W3CDTF">2017-01-04T12:57:00Z</dcterms:created>
  <dcterms:modified xsi:type="dcterms:W3CDTF">2017-01-16T12:43:00Z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0x0101000FC217B5637FCF40B1D86642DD45CD4B</vt:lpwstr>
  </property>
  <property fmtid="{D5CDD505-2E9C-101B-9397-08002B2CF9AE}" pid="3" name="_dlc_DocIdItemGuid">
    <vt:lpwstr>40e63f20-e7ad-41c7-b872-54483be280d9</vt:lpwstr>
  </property>
</Properties>
</file>